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39B2E" w14:textId="77777777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E19D3">
        <w:rPr>
          <w:rFonts w:ascii="Arial" w:hAnsi="Arial" w:cs="Arial"/>
          <w:b/>
          <w:sz w:val="24"/>
          <w:lang w:eastAsia="ja-JP"/>
        </w:rPr>
        <w:t>9</w:t>
      </w:r>
      <w:r w:rsidR="005E19D3">
        <w:rPr>
          <w:rFonts w:ascii="Arial" w:hAnsi="Arial" w:cs="Arial" w:hint="eastAsia"/>
          <w:b/>
          <w:sz w:val="24"/>
          <w:lang w:eastAsia="zh-CN"/>
        </w:rPr>
        <w:t>2</w:t>
      </w:r>
      <w:r w:rsidRPr="00E427D8">
        <w:rPr>
          <w:rFonts w:ascii="Arial" w:hAnsi="Arial" w:cs="Arial"/>
          <w:b/>
          <w:sz w:val="24"/>
        </w:rPr>
        <w:tab/>
      </w:r>
      <w:r w:rsidR="00F44B76" w:rsidRPr="00F44B76">
        <w:rPr>
          <w:rFonts w:ascii="Arial" w:hAnsi="Arial" w:cs="Arial"/>
          <w:b/>
          <w:sz w:val="24"/>
        </w:rPr>
        <w:t>S3-182425</w:t>
      </w:r>
    </w:p>
    <w:p w14:paraId="49E538B5" w14:textId="77777777" w:rsidR="00C022E3" w:rsidRDefault="005E19D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20-24 August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Dalian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(China)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564E1A">
        <w:rPr>
          <w:rFonts w:ascii="Arial" w:hAnsi="Arial" w:cs="Arial"/>
          <w:i/>
          <w:sz w:val="18"/>
          <w:szCs w:val="18"/>
        </w:rPr>
        <w:t>8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14:paraId="79BD6179" w14:textId="77777777" w:rsidR="00C022E3" w:rsidRDefault="00C022E3" w:rsidP="009E616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</w:p>
    <w:p w14:paraId="71516A7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76AB6">
        <w:rPr>
          <w:rFonts w:ascii="Arial" w:hAnsi="Arial" w:hint="eastAsia"/>
          <w:b/>
          <w:lang w:val="en-US" w:eastAsia="zh-CN"/>
        </w:rPr>
        <w:t>China Mobile</w:t>
      </w:r>
    </w:p>
    <w:p w14:paraId="5B6E863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6AB6">
        <w:rPr>
          <w:rFonts w:ascii="Arial" w:hAnsi="Arial" w:cs="Arial" w:hint="eastAsia"/>
          <w:b/>
          <w:lang w:eastAsia="zh-CN"/>
        </w:rPr>
        <w:t>Discuss</w:t>
      </w:r>
      <w:r w:rsidR="00FB50E4">
        <w:rPr>
          <w:rFonts w:ascii="Arial" w:hAnsi="Arial" w:cs="Arial" w:hint="eastAsia"/>
          <w:b/>
          <w:lang w:eastAsia="zh-CN"/>
        </w:rPr>
        <w:t>ion</w:t>
      </w:r>
      <w:r w:rsidR="005E1BC9">
        <w:rPr>
          <w:rFonts w:ascii="Arial" w:hAnsi="Arial" w:cs="Arial" w:hint="eastAsia"/>
          <w:b/>
          <w:lang w:eastAsia="zh-CN"/>
        </w:rPr>
        <w:t xml:space="preserve"> </w:t>
      </w:r>
      <w:r w:rsidR="00CE742F">
        <w:rPr>
          <w:rFonts w:ascii="Arial" w:hAnsi="Arial" w:cs="Arial" w:hint="eastAsia"/>
          <w:b/>
          <w:lang w:eastAsia="zh-CN"/>
        </w:rPr>
        <w:t>about</w:t>
      </w:r>
      <w:r w:rsidR="005E19D3">
        <w:rPr>
          <w:rFonts w:ascii="Arial" w:hAnsi="Arial" w:cs="Arial" w:hint="eastAsia"/>
          <w:b/>
          <w:lang w:eastAsia="zh-CN"/>
        </w:rPr>
        <w:t xml:space="preserve"> </w:t>
      </w:r>
      <w:r w:rsidR="005E1BC9">
        <w:rPr>
          <w:rFonts w:ascii="Arial" w:hAnsi="Arial" w:cs="Arial" w:hint="eastAsia"/>
          <w:b/>
          <w:lang w:eastAsia="zh-CN"/>
        </w:rPr>
        <w:t>SECAM and SCAS</w:t>
      </w:r>
      <w:r w:rsidR="00776AB6">
        <w:rPr>
          <w:rFonts w:ascii="Arial" w:hAnsi="Arial" w:cs="Arial" w:hint="eastAsia"/>
          <w:b/>
          <w:lang w:eastAsia="zh-CN"/>
        </w:rPr>
        <w:t xml:space="preserve"> </w:t>
      </w:r>
      <w:r w:rsidR="00F9410C">
        <w:rPr>
          <w:rFonts w:ascii="Arial" w:hAnsi="Arial" w:cs="Arial" w:hint="eastAsia"/>
          <w:b/>
          <w:lang w:eastAsia="zh-CN"/>
        </w:rPr>
        <w:t xml:space="preserve">for </w:t>
      </w:r>
      <w:r w:rsidR="00A43D57">
        <w:rPr>
          <w:rFonts w:ascii="Arial" w:hAnsi="Arial" w:cs="Arial" w:hint="eastAsia"/>
          <w:b/>
          <w:lang w:eastAsia="zh-CN"/>
        </w:rPr>
        <w:t xml:space="preserve">3GPP </w:t>
      </w:r>
      <w:r w:rsidR="004D3C78">
        <w:rPr>
          <w:rFonts w:ascii="Arial" w:hAnsi="Arial" w:cs="Arial" w:hint="eastAsia"/>
          <w:b/>
          <w:lang w:eastAsia="zh-CN"/>
        </w:rPr>
        <w:t>N</w:t>
      </w:r>
      <w:r w:rsidR="00A43D57">
        <w:rPr>
          <w:rFonts w:ascii="Arial" w:hAnsi="Arial" w:cs="Arial" w:hint="eastAsia"/>
          <w:b/>
          <w:lang w:eastAsia="zh-CN"/>
        </w:rPr>
        <w:t xml:space="preserve">etwork </w:t>
      </w:r>
      <w:r w:rsidR="00F9410C">
        <w:rPr>
          <w:rFonts w:ascii="Arial" w:hAnsi="Arial" w:cs="Arial"/>
          <w:b/>
          <w:lang w:eastAsia="zh-CN"/>
        </w:rPr>
        <w:t>Function</w:t>
      </w:r>
      <w:r w:rsidR="006A575A" w:rsidRPr="006A575A">
        <w:rPr>
          <w:rFonts w:ascii="Arial" w:hAnsi="Arial" w:cs="Arial"/>
          <w:b/>
          <w:lang w:eastAsia="zh-CN"/>
        </w:rPr>
        <w:t xml:space="preserve"> Virtualisation </w:t>
      </w:r>
      <w:r w:rsidR="006A575A">
        <w:rPr>
          <w:rFonts w:ascii="Arial" w:hAnsi="Arial" w:cs="Arial" w:hint="eastAsia"/>
          <w:b/>
          <w:lang w:eastAsia="zh-CN"/>
        </w:rPr>
        <w:t>product</w:t>
      </w:r>
      <w:r w:rsidR="005E19D3">
        <w:rPr>
          <w:rFonts w:ascii="Arial" w:hAnsi="Arial" w:cs="Arial" w:hint="eastAsia"/>
          <w:b/>
          <w:lang w:eastAsia="zh-CN"/>
        </w:rPr>
        <w:t>s</w:t>
      </w:r>
    </w:p>
    <w:p w14:paraId="3A1EBE5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35693A">
        <w:rPr>
          <w:rFonts w:ascii="Arial" w:hAnsi="Arial"/>
          <w:b/>
          <w:lang w:eastAsia="zh-CN"/>
        </w:rPr>
        <w:t>Discussion</w:t>
      </w:r>
    </w:p>
    <w:p w14:paraId="487A21AC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45654">
        <w:rPr>
          <w:rFonts w:ascii="Arial" w:hAnsi="Arial"/>
          <w:b/>
          <w:lang w:eastAsia="zh-CN"/>
        </w:rPr>
        <w:t>8.</w:t>
      </w:r>
      <w:r w:rsidR="00245654">
        <w:rPr>
          <w:rFonts w:ascii="Arial" w:hAnsi="Arial" w:hint="eastAsia"/>
          <w:b/>
          <w:lang w:eastAsia="zh-CN"/>
        </w:rPr>
        <w:t>10</w:t>
      </w:r>
    </w:p>
    <w:p w14:paraId="106A913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63509FC6" w14:textId="3CC9EB51" w:rsidR="00CC7C1D" w:rsidRDefault="00A43D57" w:rsidP="00CC7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both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This contribution </w:t>
      </w:r>
      <w:r w:rsidR="00FB50E4">
        <w:rPr>
          <w:rFonts w:hint="eastAsia"/>
          <w:b/>
          <w:i/>
          <w:lang w:eastAsia="zh-CN"/>
        </w:rPr>
        <w:t>discusse</w:t>
      </w:r>
      <w:r>
        <w:rPr>
          <w:rFonts w:hint="eastAsia"/>
          <w:b/>
          <w:i/>
          <w:lang w:eastAsia="zh-CN"/>
        </w:rPr>
        <w:t xml:space="preserve">s the </w:t>
      </w:r>
      <w:r w:rsidR="005E1BC9">
        <w:rPr>
          <w:rFonts w:hint="eastAsia"/>
          <w:b/>
          <w:i/>
          <w:lang w:eastAsia="zh-CN"/>
        </w:rPr>
        <w:t xml:space="preserve">SECAM and SCAS </w:t>
      </w:r>
      <w:r>
        <w:rPr>
          <w:rFonts w:hint="eastAsia"/>
          <w:b/>
          <w:i/>
          <w:lang w:eastAsia="zh-CN"/>
        </w:rPr>
        <w:t xml:space="preserve">of 3GPP </w:t>
      </w:r>
      <w:r w:rsidR="00FB50E4">
        <w:rPr>
          <w:rFonts w:hint="eastAsia"/>
          <w:b/>
          <w:i/>
          <w:lang w:eastAsia="zh-CN"/>
        </w:rPr>
        <w:t xml:space="preserve">network </w:t>
      </w:r>
      <w:r w:rsidR="00AC432C">
        <w:rPr>
          <w:rFonts w:hint="eastAsia"/>
          <w:b/>
          <w:i/>
          <w:lang w:eastAsia="zh-CN"/>
        </w:rPr>
        <w:t>function</w:t>
      </w:r>
      <w:r w:rsidR="00FB50E4">
        <w:rPr>
          <w:rFonts w:hint="eastAsia"/>
          <w:b/>
          <w:i/>
          <w:lang w:eastAsia="zh-CN"/>
        </w:rPr>
        <w:t xml:space="preserve"> </w:t>
      </w:r>
      <w:r w:rsidR="004D3C78">
        <w:rPr>
          <w:rFonts w:hint="eastAsia"/>
          <w:b/>
          <w:i/>
          <w:lang w:eastAsia="zh-CN"/>
        </w:rPr>
        <w:t>virtualization product</w:t>
      </w:r>
      <w:r w:rsidR="005E19D3">
        <w:rPr>
          <w:rFonts w:hint="eastAsia"/>
          <w:b/>
          <w:i/>
          <w:lang w:eastAsia="zh-CN"/>
        </w:rPr>
        <w:t>s</w:t>
      </w:r>
      <w:r w:rsidR="00692706">
        <w:rPr>
          <w:rFonts w:hint="eastAsia"/>
          <w:b/>
          <w:i/>
          <w:lang w:eastAsia="zh-CN"/>
        </w:rPr>
        <w:t xml:space="preserve"> </w:t>
      </w:r>
      <w:r w:rsidR="00FB50E4">
        <w:rPr>
          <w:rFonts w:hint="eastAsia"/>
          <w:b/>
          <w:i/>
          <w:lang w:eastAsia="zh-CN"/>
        </w:rPr>
        <w:t xml:space="preserve">and proposes </w:t>
      </w:r>
      <w:r w:rsidR="00242785" w:rsidRPr="00242785">
        <w:rPr>
          <w:b/>
          <w:i/>
        </w:rPr>
        <w:t>to approve the</w:t>
      </w:r>
      <w:r w:rsidR="00F20D3C">
        <w:rPr>
          <w:b/>
          <w:i/>
        </w:rPr>
        <w:t xml:space="preserve"> </w:t>
      </w:r>
      <w:r w:rsidR="00CB674D">
        <w:rPr>
          <w:rFonts w:hint="eastAsia"/>
          <w:b/>
          <w:i/>
          <w:lang w:eastAsia="zh-CN"/>
        </w:rPr>
        <w:t>S</w:t>
      </w:r>
      <w:r w:rsidR="00FE6778">
        <w:rPr>
          <w:rFonts w:hint="eastAsia"/>
          <w:b/>
          <w:i/>
          <w:lang w:eastAsia="zh-CN"/>
        </w:rPr>
        <w:t>ID proposal in S3-182427</w:t>
      </w:r>
      <w:r w:rsidR="00242785" w:rsidRPr="00242785">
        <w:rPr>
          <w:b/>
          <w:i/>
        </w:rPr>
        <w:t>.</w:t>
      </w:r>
    </w:p>
    <w:p w14:paraId="270E57C2" w14:textId="77777777" w:rsidR="00C022E3" w:rsidRDefault="00FB50E4" w:rsidP="00FB50E4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center" w:pos="4819"/>
        </w:tabs>
        <w:rPr>
          <w:lang w:eastAsia="zh-CN"/>
        </w:rPr>
      </w:pPr>
      <w:bookmarkStart w:id="0" w:name="OLE_LINK9"/>
      <w:bookmarkStart w:id="1" w:name="OLE_LINK10"/>
      <w:r>
        <w:t>2</w:t>
      </w:r>
      <w:r>
        <w:tab/>
        <w:t>Reference</w:t>
      </w:r>
    </w:p>
    <w:bookmarkEnd w:id="0"/>
    <w:bookmarkEnd w:id="1"/>
    <w:p w14:paraId="6C49655F" w14:textId="77777777" w:rsidR="0051129B" w:rsidRDefault="0051129B" w:rsidP="0051129B">
      <w:pPr>
        <w:pStyle w:val="Reference"/>
        <w:rPr>
          <w:lang w:eastAsia="zh-CN"/>
        </w:rPr>
      </w:pPr>
      <w:r>
        <w:t>[1]</w:t>
      </w:r>
      <w:r>
        <w:rPr>
          <w:rFonts w:hint="eastAsia"/>
          <w:lang w:eastAsia="zh-CN"/>
        </w:rPr>
        <w:t xml:space="preserve"> 3GPP TR 33.916: </w:t>
      </w:r>
      <w:r w:rsidRPr="001A7C33">
        <w:rPr>
          <w:lang w:eastAsia="zh-CN"/>
        </w:rPr>
        <w:t>Security Assurance Methodology</w:t>
      </w:r>
      <w:r>
        <w:rPr>
          <w:lang w:eastAsia="zh-CN"/>
        </w:rPr>
        <w:t xml:space="preserve"> (SCAS)</w:t>
      </w:r>
      <w:r w:rsidRPr="001A7C33">
        <w:rPr>
          <w:lang w:eastAsia="zh-CN"/>
        </w:rPr>
        <w:t xml:space="preserve"> for 3GPP network products</w:t>
      </w:r>
    </w:p>
    <w:p w14:paraId="56C2DAAE" w14:textId="77777777" w:rsidR="0051129B" w:rsidRDefault="0051129B" w:rsidP="0051129B">
      <w:pPr>
        <w:pStyle w:val="Reference"/>
        <w:rPr>
          <w:lang w:eastAsia="zh-CN"/>
        </w:rPr>
      </w:pPr>
      <w:r>
        <w:rPr>
          <w:rFonts w:hint="eastAsia"/>
        </w:rPr>
        <w:t xml:space="preserve">[2] 3GPP TR33.926: </w:t>
      </w:r>
      <w:r>
        <w:t>Security Assurance Specification (SCAS) threats and critical assets in 3GPP network product</w:t>
      </w:r>
      <w:r>
        <w:rPr>
          <w:rFonts w:hint="eastAsia"/>
          <w:lang w:eastAsia="zh-CN"/>
        </w:rPr>
        <w:t xml:space="preserve"> </w:t>
      </w:r>
      <w:r>
        <w:t>classes</w:t>
      </w:r>
    </w:p>
    <w:p w14:paraId="0C4C3814" w14:textId="77777777" w:rsidR="0051129B" w:rsidRDefault="0051129B" w:rsidP="0051129B">
      <w:pPr>
        <w:pStyle w:val="Reference"/>
        <w:rPr>
          <w:lang w:eastAsia="zh-CN"/>
        </w:rPr>
      </w:pPr>
      <w:r>
        <w:rPr>
          <w:rFonts w:hint="eastAsia"/>
          <w:lang w:eastAsia="zh-CN"/>
        </w:rPr>
        <w:t xml:space="preserve">[3] 3GPP TS33.117: </w:t>
      </w:r>
      <w:r w:rsidRPr="001A7C33">
        <w:rPr>
          <w:lang w:eastAsia="zh-CN"/>
        </w:rPr>
        <w:t xml:space="preserve">Security Assurance </w:t>
      </w:r>
      <w:r>
        <w:rPr>
          <w:rFonts w:hint="eastAsia"/>
          <w:lang w:eastAsia="zh-CN"/>
        </w:rPr>
        <w:t xml:space="preserve">Specification </w:t>
      </w:r>
      <w:r>
        <w:rPr>
          <w:lang w:eastAsia="zh-CN"/>
        </w:rPr>
        <w:t>(SCAS)</w:t>
      </w:r>
      <w:r w:rsidRPr="001A7C33">
        <w:rPr>
          <w:lang w:eastAsia="zh-CN"/>
        </w:rPr>
        <w:t xml:space="preserve"> for 3GPP network products</w:t>
      </w:r>
    </w:p>
    <w:p w14:paraId="63101C33" w14:textId="77777777" w:rsidR="0051129B" w:rsidRDefault="0051129B" w:rsidP="0051129B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 xml:space="preserve">[4] </w:t>
      </w:r>
      <w:r>
        <w:rPr>
          <w:lang w:val="en-US" w:eastAsia="zh-CN"/>
        </w:rPr>
        <w:t>ETSI GS NFV 001: "Network Functions Virtualisation (NFV); Use Cases".</w:t>
      </w:r>
    </w:p>
    <w:p w14:paraId="7C16AE8F" w14:textId="77777777" w:rsidR="0051129B" w:rsidRDefault="0051129B" w:rsidP="0051129B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 xml:space="preserve">[5] </w:t>
      </w:r>
      <w:r>
        <w:rPr>
          <w:lang w:val="en-US" w:eastAsia="zh-CN"/>
        </w:rPr>
        <w:t>ETSI GS NFV 00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: "Network Functions Virtualisation (NFV); </w:t>
      </w:r>
      <w:r>
        <w:rPr>
          <w:rFonts w:hint="eastAsia"/>
          <w:lang w:val="en-US" w:eastAsia="zh-CN"/>
        </w:rPr>
        <w:t>Architactual Framework</w:t>
      </w:r>
      <w:r>
        <w:rPr>
          <w:lang w:val="en-US" w:eastAsia="zh-CN"/>
        </w:rPr>
        <w:t>".</w:t>
      </w:r>
    </w:p>
    <w:p w14:paraId="0D33A295" w14:textId="77777777" w:rsidR="0051129B" w:rsidRDefault="0051129B" w:rsidP="0051129B">
      <w:pPr>
        <w:pStyle w:val="Reference"/>
        <w:rPr>
          <w:lang w:val="en-US" w:eastAsia="zh-CN"/>
        </w:rPr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ETSI GS NFV 00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: "Network Functions Virtualisation (NFV); </w:t>
      </w:r>
      <w:r>
        <w:rPr>
          <w:rFonts w:hint="eastAsia"/>
          <w:lang w:val="en-US" w:eastAsia="zh-CN"/>
        </w:rPr>
        <w:t>Terminology for Main Concepts in NFV</w:t>
      </w:r>
      <w:r>
        <w:rPr>
          <w:lang w:val="en-US" w:eastAsia="zh-CN"/>
        </w:rPr>
        <w:t>".</w:t>
      </w:r>
    </w:p>
    <w:p w14:paraId="10F0E0B5" w14:textId="77777777" w:rsidR="0051129B" w:rsidRDefault="0051129B" w:rsidP="0051129B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 xml:space="preserve">[7] </w:t>
      </w:r>
      <w:r w:rsidRPr="00C9269B">
        <w:rPr>
          <w:lang w:val="en-US" w:eastAsia="zh-CN"/>
        </w:rPr>
        <w:t xml:space="preserve">ETSI GS NFV-SEC 001: </w:t>
      </w:r>
      <w:r>
        <w:rPr>
          <w:lang w:val="en-US" w:eastAsia="zh-CN"/>
        </w:rPr>
        <w:t>“</w:t>
      </w:r>
      <w:r w:rsidRPr="00C9269B">
        <w:rPr>
          <w:lang w:val="en-US" w:eastAsia="zh-CN"/>
        </w:rPr>
        <w:t>Network Functions Virtualisation (NFV); NFV Security; Problem Statement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</w:p>
    <w:p w14:paraId="03E94A89" w14:textId="77777777" w:rsidR="00187189" w:rsidRPr="00187189" w:rsidRDefault="0051129B" w:rsidP="0051129B">
      <w:pPr>
        <w:rPr>
          <w:lang w:eastAsia="zh-CN"/>
        </w:rPr>
      </w:pPr>
      <w:r>
        <w:rPr>
          <w:rFonts w:hint="eastAsia"/>
          <w:lang w:val="en-US" w:eastAsia="zh-CN"/>
        </w:rPr>
        <w:t xml:space="preserve">[8] </w:t>
      </w:r>
      <w:r w:rsidRPr="00773218">
        <w:t>ETSI G</w:t>
      </w:r>
      <w:r w:rsidR="00207174">
        <w:rPr>
          <w:rFonts w:hint="eastAsia"/>
          <w:lang w:eastAsia="zh-CN"/>
        </w:rPr>
        <w:t>R</w:t>
      </w:r>
      <w:r w:rsidRPr="00773218">
        <w:t xml:space="preserve"> NFV-SEC 003</w:t>
      </w:r>
      <w:r>
        <w:rPr>
          <w:rFonts w:hint="eastAsia"/>
        </w:rPr>
        <w:t xml:space="preserve">: </w:t>
      </w:r>
      <w:r>
        <w:rPr>
          <w:lang w:eastAsia="zh-CN"/>
        </w:rPr>
        <w:t>“</w:t>
      </w:r>
      <w:r>
        <w:t>Network Functions Virtualisation (NFV);</w:t>
      </w:r>
      <w:r>
        <w:rPr>
          <w:rFonts w:hint="eastAsia"/>
        </w:rPr>
        <w:t xml:space="preserve"> </w:t>
      </w:r>
      <w:r>
        <w:t>NFV Security;</w:t>
      </w:r>
      <w:r>
        <w:rPr>
          <w:rFonts w:hint="eastAsia"/>
        </w:rPr>
        <w:t xml:space="preserve"> </w:t>
      </w:r>
      <w:r>
        <w:t>Security and Trust Guidance</w:t>
      </w:r>
      <w:r>
        <w:rPr>
          <w:lang w:eastAsia="zh-CN"/>
        </w:rPr>
        <w:t>”</w:t>
      </w:r>
    </w:p>
    <w:p w14:paraId="27DD27E3" w14:textId="77777777" w:rsidR="007F193A" w:rsidRDefault="005E1BC9" w:rsidP="006F231C">
      <w:pPr>
        <w:pStyle w:val="1"/>
        <w:rPr>
          <w:lang w:eastAsia="zh-CN"/>
        </w:rPr>
      </w:pPr>
      <w:r>
        <w:rPr>
          <w:rFonts w:hint="eastAsia"/>
          <w:lang w:val="en-US" w:eastAsia="zh-CN"/>
        </w:rPr>
        <w:t>3</w:t>
      </w:r>
      <w:r w:rsidR="00964F57">
        <w:rPr>
          <w:rFonts w:hint="eastAsia"/>
          <w:lang w:val="en-US" w:eastAsia="zh-CN"/>
        </w:rPr>
        <w:t xml:space="preserve"> </w:t>
      </w:r>
      <w:r w:rsidR="00C022E3">
        <w:t>Rationale</w:t>
      </w:r>
    </w:p>
    <w:p w14:paraId="6A4FF931" w14:textId="77777777" w:rsidR="006F231C" w:rsidRDefault="005E1BC9" w:rsidP="006F231C">
      <w:pPr>
        <w:pStyle w:val="2"/>
        <w:rPr>
          <w:noProof/>
        </w:rPr>
      </w:pPr>
      <w:r>
        <w:rPr>
          <w:rFonts w:hint="eastAsia"/>
          <w:noProof/>
          <w:lang w:eastAsia="zh-CN"/>
        </w:rPr>
        <w:t>3</w:t>
      </w:r>
      <w:r w:rsidR="006F231C">
        <w:rPr>
          <w:noProof/>
        </w:rPr>
        <w:t>.1</w:t>
      </w:r>
      <w:r w:rsidR="006F231C">
        <w:rPr>
          <w:noProof/>
        </w:rPr>
        <w:tab/>
        <w:t>Introduction</w:t>
      </w:r>
    </w:p>
    <w:p w14:paraId="1917C2D1" w14:textId="77777777" w:rsidR="00A3564B" w:rsidRDefault="005E1BC9" w:rsidP="006F231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Based on the general </w:t>
      </w:r>
      <w:r w:rsidR="00E659DC">
        <w:rPr>
          <w:rFonts w:hint="eastAsia"/>
          <w:noProof/>
          <w:lang w:eastAsia="zh-CN"/>
        </w:rPr>
        <w:t xml:space="preserve">ToEs of SCAS for </w:t>
      </w:r>
      <w:r>
        <w:rPr>
          <w:rFonts w:hint="eastAsia"/>
          <w:noProof/>
          <w:lang w:eastAsia="zh-CN"/>
        </w:rPr>
        <w:t xml:space="preserve">3GPP </w:t>
      </w:r>
      <w:r w:rsidR="00245654">
        <w:rPr>
          <w:rFonts w:hint="eastAsia"/>
          <w:noProof/>
          <w:lang w:eastAsia="zh-CN"/>
        </w:rPr>
        <w:t>Virtualized network products</w:t>
      </w:r>
      <w:r>
        <w:rPr>
          <w:rFonts w:hint="eastAsia"/>
          <w:noProof/>
          <w:lang w:eastAsia="zh-CN"/>
        </w:rPr>
        <w:t xml:space="preserve"> </w:t>
      </w:r>
      <w:r w:rsidR="005E19D3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which proposed in S3-2-xxx</w:t>
      </w:r>
      <w:r w:rsidR="001457DC">
        <w:rPr>
          <w:rFonts w:hint="eastAsia"/>
          <w:noProof/>
          <w:lang w:eastAsia="zh-CN"/>
        </w:rPr>
        <w:t xml:space="preserve">, this document analyzes SECAM and SCAS for 3GPP </w:t>
      </w:r>
      <w:r w:rsidR="00245654">
        <w:rPr>
          <w:rFonts w:hint="eastAsia"/>
          <w:noProof/>
          <w:lang w:eastAsia="zh-CN"/>
        </w:rPr>
        <w:t>Virtualized network products</w:t>
      </w:r>
      <w:r w:rsidR="001457DC">
        <w:rPr>
          <w:rFonts w:hint="eastAsia"/>
          <w:noProof/>
          <w:lang w:eastAsia="zh-CN"/>
        </w:rPr>
        <w:t xml:space="preserve"> and proposes to creat a SID to study  SECAM and SCAS for 3GPP </w:t>
      </w:r>
      <w:r w:rsidR="00245654">
        <w:rPr>
          <w:rFonts w:hint="eastAsia"/>
          <w:noProof/>
          <w:lang w:eastAsia="zh-CN"/>
        </w:rPr>
        <w:t>Virtualized network products</w:t>
      </w:r>
      <w:r w:rsidR="00DA0302">
        <w:rPr>
          <w:rFonts w:hint="eastAsia"/>
          <w:noProof/>
          <w:lang w:eastAsia="zh-CN"/>
        </w:rPr>
        <w:t xml:space="preserve">. </w:t>
      </w:r>
    </w:p>
    <w:p w14:paraId="3F9982A0" w14:textId="77777777" w:rsidR="00590986" w:rsidRDefault="005E1BC9" w:rsidP="00590986">
      <w:pPr>
        <w:pStyle w:val="2"/>
        <w:rPr>
          <w:noProof/>
          <w:lang w:eastAsia="zh-CN"/>
        </w:rPr>
      </w:pPr>
      <w:r>
        <w:rPr>
          <w:rFonts w:hint="eastAsia"/>
          <w:noProof/>
          <w:lang w:eastAsia="zh-CN"/>
        </w:rPr>
        <w:t>3</w:t>
      </w:r>
      <w:r w:rsidR="00590986">
        <w:rPr>
          <w:noProof/>
          <w:lang w:eastAsia="zh-CN"/>
        </w:rPr>
        <w:t>.</w:t>
      </w:r>
      <w:r>
        <w:rPr>
          <w:rFonts w:hint="eastAsia"/>
          <w:noProof/>
          <w:lang w:eastAsia="zh-CN"/>
        </w:rPr>
        <w:t>2</w:t>
      </w:r>
      <w:r w:rsidR="00590986">
        <w:rPr>
          <w:noProof/>
          <w:lang w:eastAsia="zh-CN"/>
        </w:rPr>
        <w:tab/>
      </w:r>
      <w:r w:rsidR="00590986" w:rsidRPr="00BB314B">
        <w:rPr>
          <w:noProof/>
          <w:lang w:eastAsia="zh-CN"/>
        </w:rPr>
        <w:t xml:space="preserve"> </w:t>
      </w:r>
      <w:r w:rsidR="00590986">
        <w:rPr>
          <w:rFonts w:hint="eastAsia"/>
          <w:noProof/>
          <w:lang w:eastAsia="zh-CN"/>
        </w:rPr>
        <w:t xml:space="preserve">SECAM </w:t>
      </w:r>
      <w:r w:rsidR="00DF73FA">
        <w:rPr>
          <w:rFonts w:hint="eastAsia"/>
          <w:noProof/>
          <w:lang w:eastAsia="zh-CN"/>
        </w:rPr>
        <w:t xml:space="preserve">and SCAS </w:t>
      </w:r>
      <w:r w:rsidR="00590986">
        <w:rPr>
          <w:rFonts w:hint="eastAsia"/>
          <w:noProof/>
          <w:lang w:eastAsia="zh-CN"/>
        </w:rPr>
        <w:t xml:space="preserve">analysis for 3GPP </w:t>
      </w:r>
      <w:r w:rsidR="00245654">
        <w:rPr>
          <w:rFonts w:hint="eastAsia"/>
          <w:noProof/>
          <w:lang w:eastAsia="zh-CN"/>
        </w:rPr>
        <w:t>Virtualized network products</w:t>
      </w:r>
      <w:r w:rsidR="00590986">
        <w:rPr>
          <w:rFonts w:hint="eastAsia"/>
          <w:noProof/>
          <w:lang w:eastAsia="zh-CN"/>
        </w:rPr>
        <w:t xml:space="preserve"> </w:t>
      </w:r>
    </w:p>
    <w:p w14:paraId="7F34FE86" w14:textId="77777777" w:rsidR="00C45628" w:rsidRDefault="00B25D52" w:rsidP="00B25D52">
      <w:pPr>
        <w:ind w:left="284" w:hanging="284"/>
        <w:rPr>
          <w:lang w:eastAsia="zh-CN"/>
        </w:rPr>
      </w:pPr>
      <w:r>
        <w:rPr>
          <w:rFonts w:hint="eastAsia"/>
          <w:lang w:eastAsia="zh-CN"/>
        </w:rPr>
        <w:t>According to TR 33.916, SECAM covers</w:t>
      </w:r>
      <w:r w:rsidR="00F567F4">
        <w:rPr>
          <w:rFonts w:hint="eastAsia"/>
          <w:lang w:eastAsia="zh-CN"/>
        </w:rPr>
        <w:t xml:space="preserve"> two aspects:</w:t>
      </w:r>
    </w:p>
    <w:p w14:paraId="2F15690B" w14:textId="77777777" w:rsidR="00F567F4" w:rsidRDefault="00F567F4" w:rsidP="00F567F4">
      <w:pPr>
        <w:pStyle w:val="B1"/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</w:pPr>
      <w:r>
        <w:t>creation of security requirements and test specifications – the so-called Security Assurance Specifications (SCAS)</w:t>
      </w:r>
    </w:p>
    <w:p w14:paraId="636BA954" w14:textId="77777777" w:rsidR="00F567F4" w:rsidRDefault="00F567F4" w:rsidP="00F567F4">
      <w:pPr>
        <w:pStyle w:val="B1"/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</w:pPr>
      <w:r>
        <w:t>security evaluation of Network Products and evaluation of v</w:t>
      </w:r>
      <w:r w:rsidRPr="001A7C33">
        <w:t>endor network product development and network product lifecycle management process</w:t>
      </w:r>
      <w:r>
        <w:t>es</w:t>
      </w:r>
      <w:r w:rsidRPr="001A7C33">
        <w:t xml:space="preserve"> </w:t>
      </w:r>
      <w:r>
        <w:t xml:space="preserve">compliance </w:t>
      </w:r>
    </w:p>
    <w:p w14:paraId="344BEFA8" w14:textId="77777777" w:rsidR="00F567F4" w:rsidRPr="001A7C33" w:rsidRDefault="00F567F4" w:rsidP="00F567F4">
      <w:pPr>
        <w:jc w:val="both"/>
      </w:pPr>
      <w:r w:rsidRPr="001A7C33">
        <w:t>On a high level, the process of writing SCAS document</w:t>
      </w:r>
      <w:r>
        <w:t>s</w:t>
      </w:r>
      <w:r w:rsidRPr="001A7C33">
        <w:t xml:space="preserve"> for a given network product class follows these steps:</w:t>
      </w:r>
    </w:p>
    <w:p w14:paraId="6035C856" w14:textId="77777777" w:rsidR="00F567F4" w:rsidRDefault="00F567F4" w:rsidP="00F567F4">
      <w:pPr>
        <w:pStyle w:val="B1"/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</w:pPr>
      <w:r w:rsidRPr="00F567F4">
        <w:t xml:space="preserve">Describe and </w:t>
      </w:r>
      <w:r>
        <w:t>model the network product class</w:t>
      </w:r>
      <w:r w:rsidR="004D3C78">
        <w:rPr>
          <w:rFonts w:hint="eastAsia"/>
          <w:lang w:eastAsia="zh-CN"/>
        </w:rPr>
        <w:t>, i.e. define ToE</w:t>
      </w:r>
    </w:p>
    <w:p w14:paraId="0A536FF3" w14:textId="77777777" w:rsidR="00F567F4" w:rsidRDefault="00F567F4" w:rsidP="00F567F4">
      <w:pPr>
        <w:pStyle w:val="B1"/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567F4">
        <w:t>Define the security problem</w:t>
      </w:r>
      <w:r>
        <w:t xml:space="preserve"> </w:t>
      </w:r>
    </w:p>
    <w:p w14:paraId="3DFA758D" w14:textId="77777777" w:rsidR="00F567F4" w:rsidRPr="00F567F4" w:rsidRDefault="00F567F4" w:rsidP="00F567F4">
      <w:pPr>
        <w:pStyle w:val="B1"/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567F4">
        <w:t>Identify the security requirements and test cases</w:t>
      </w:r>
    </w:p>
    <w:p w14:paraId="4C7C6582" w14:textId="77777777" w:rsidR="00466105" w:rsidRPr="00F567F4" w:rsidRDefault="00F567F4" w:rsidP="00466105">
      <w:pPr>
        <w:jc w:val="both"/>
      </w:pPr>
      <w:r>
        <w:rPr>
          <w:rFonts w:hint="eastAsia"/>
        </w:rPr>
        <w:t xml:space="preserve">The above general aspects and steps </w:t>
      </w:r>
      <w:r w:rsidR="00F9410C">
        <w:rPr>
          <w:rFonts w:hint="eastAsia"/>
          <w:lang w:eastAsia="zh-CN"/>
        </w:rPr>
        <w:t>may be</w:t>
      </w:r>
      <w:r>
        <w:rPr>
          <w:rFonts w:hint="eastAsia"/>
        </w:rPr>
        <w:t xml:space="preserve"> </w:t>
      </w:r>
      <w:r w:rsidRPr="00332F20">
        <w:rPr>
          <w:rFonts w:hint="eastAsia"/>
        </w:rPr>
        <w:t xml:space="preserve">applicable to 3GPP </w:t>
      </w:r>
      <w:r w:rsidR="00245654">
        <w:rPr>
          <w:rFonts w:hint="eastAsia"/>
        </w:rPr>
        <w:t>Virtualized network products</w:t>
      </w:r>
      <w:r>
        <w:rPr>
          <w:rFonts w:hint="eastAsia"/>
        </w:rPr>
        <w:t xml:space="preserve">. </w:t>
      </w:r>
      <w:r w:rsidR="00F9410C">
        <w:rPr>
          <w:rFonts w:hint="eastAsia"/>
        </w:rPr>
        <w:t>The d</w:t>
      </w:r>
      <w:r w:rsidR="00F9410C">
        <w:rPr>
          <w:rFonts w:hint="eastAsia"/>
          <w:lang w:eastAsia="zh-CN"/>
        </w:rPr>
        <w:t>i</w:t>
      </w:r>
      <w:r w:rsidR="0016439D">
        <w:rPr>
          <w:rFonts w:hint="eastAsia"/>
        </w:rPr>
        <w:t xml:space="preserve">fferent </w:t>
      </w:r>
      <w:r w:rsidR="004D3C78">
        <w:rPr>
          <w:rFonts w:hint="eastAsia"/>
          <w:noProof/>
          <w:lang w:eastAsia="zh-CN"/>
        </w:rPr>
        <w:t xml:space="preserve">ToE of SCAS for 3GPP </w:t>
      </w:r>
      <w:r w:rsidR="00245654">
        <w:rPr>
          <w:rFonts w:hint="eastAsia"/>
          <w:noProof/>
          <w:lang w:eastAsia="zh-CN"/>
        </w:rPr>
        <w:t>Virtualized network products</w:t>
      </w:r>
      <w:r w:rsidR="00466105">
        <w:rPr>
          <w:rFonts w:hint="eastAsia"/>
        </w:rPr>
        <w:t xml:space="preserve"> may have different security problems, </w:t>
      </w:r>
      <w:r w:rsidR="00466105" w:rsidRPr="00F567F4">
        <w:t>security requirements and test cases</w:t>
      </w:r>
      <w:r w:rsidR="00466105">
        <w:rPr>
          <w:rFonts w:hint="eastAsia"/>
        </w:rPr>
        <w:t xml:space="preserve">. The detailed analysis </w:t>
      </w:r>
      <w:r w:rsidR="00466105">
        <w:rPr>
          <w:rFonts w:hint="eastAsia"/>
          <w:lang w:eastAsia="zh-CN"/>
        </w:rPr>
        <w:t xml:space="preserve">is </w:t>
      </w:r>
      <w:r w:rsidR="00466105">
        <w:rPr>
          <w:rFonts w:hint="eastAsia"/>
        </w:rPr>
        <w:t>as below:</w:t>
      </w:r>
    </w:p>
    <w:p w14:paraId="5B4F0A69" w14:textId="77777777" w:rsidR="001457DC" w:rsidRPr="00FF3601" w:rsidRDefault="00466105" w:rsidP="00DC4A2D">
      <w:pPr>
        <w:rPr>
          <w:b/>
          <w:lang w:eastAsia="zh-CN"/>
        </w:rPr>
      </w:pPr>
      <w:r w:rsidRPr="00FF3601">
        <w:rPr>
          <w:rFonts w:hint="eastAsia"/>
          <w:b/>
          <w:lang w:eastAsia="zh-CN"/>
        </w:rPr>
        <w:t>(1)</w:t>
      </w:r>
      <w:r w:rsidR="00FF3601" w:rsidRPr="00FF3601">
        <w:rPr>
          <w:rFonts w:hint="eastAsia"/>
          <w:b/>
          <w:lang w:eastAsia="zh-CN"/>
        </w:rPr>
        <w:t xml:space="preserve"> SECAM</w:t>
      </w:r>
      <w:r w:rsidRPr="00FF3601">
        <w:rPr>
          <w:rFonts w:hint="eastAsia"/>
          <w:b/>
          <w:lang w:eastAsia="zh-CN"/>
        </w:rPr>
        <w:t xml:space="preserve"> </w:t>
      </w:r>
      <w:proofErr w:type="spellStart"/>
      <w:r w:rsidRPr="00FF3601">
        <w:rPr>
          <w:rFonts w:hint="eastAsia"/>
          <w:b/>
          <w:lang w:eastAsia="zh-CN"/>
        </w:rPr>
        <w:t>amd</w:t>
      </w:r>
      <w:proofErr w:type="spellEnd"/>
      <w:r w:rsidRPr="00FF3601">
        <w:rPr>
          <w:rFonts w:hint="eastAsia"/>
          <w:b/>
          <w:lang w:eastAsia="zh-CN"/>
        </w:rPr>
        <w:t xml:space="preserve"> </w:t>
      </w:r>
      <w:r w:rsidR="00021939">
        <w:rPr>
          <w:rFonts w:hint="eastAsia"/>
          <w:b/>
          <w:lang w:eastAsia="zh-CN"/>
        </w:rPr>
        <w:t xml:space="preserve">SCAS for </w:t>
      </w:r>
      <w:proofErr w:type="spellStart"/>
      <w:r w:rsidR="004D3C78">
        <w:rPr>
          <w:rFonts w:hint="eastAsia"/>
          <w:b/>
          <w:lang w:eastAsia="zh-CN"/>
        </w:rPr>
        <w:t>ToE</w:t>
      </w:r>
      <w:proofErr w:type="spellEnd"/>
      <w:r w:rsidRPr="00FF3601">
        <w:rPr>
          <w:rFonts w:hint="eastAsia"/>
          <w:b/>
          <w:lang w:eastAsia="zh-CN"/>
        </w:rPr>
        <w:t xml:space="preserve"> 1</w:t>
      </w:r>
    </w:p>
    <w:p w14:paraId="024F445A" w14:textId="77777777" w:rsidR="00CC7C1D" w:rsidRDefault="004D3C78" w:rsidP="00CC7C1D">
      <w:pPr>
        <w:jc w:val="both"/>
        <w:rPr>
          <w:b/>
          <w:lang w:eastAsia="zh-CN"/>
        </w:rPr>
      </w:pPr>
      <w:r>
        <w:rPr>
          <w:rFonts w:hint="eastAsia"/>
          <w:noProof/>
          <w:lang w:eastAsia="zh-CN"/>
        </w:rPr>
        <w:lastRenderedPageBreak/>
        <w:t>ToE 1</w:t>
      </w:r>
      <w:r w:rsidR="00466105" w:rsidRPr="00617B6C">
        <w:rPr>
          <w:noProof/>
          <w:lang w:eastAsia="zh-CN"/>
        </w:rPr>
        <w:t xml:space="preserve"> comprises 3GPP VNF</w:t>
      </w:r>
      <w:r w:rsidR="00CE742F">
        <w:rPr>
          <w:rFonts w:hint="eastAsia"/>
          <w:noProof/>
          <w:lang w:eastAsia="zh-CN"/>
        </w:rPr>
        <w:t xml:space="preserve"> </w:t>
      </w:r>
      <w:r w:rsidR="002C37EF">
        <w:rPr>
          <w:rFonts w:hint="eastAsia"/>
          <w:lang w:eastAsia="zh-CN"/>
        </w:rPr>
        <w:t>run</w:t>
      </w:r>
      <w:r w:rsidR="00CE742F">
        <w:rPr>
          <w:rFonts w:hint="eastAsia"/>
          <w:lang w:eastAsia="zh-CN"/>
        </w:rPr>
        <w:t>ning</w:t>
      </w:r>
      <w:r w:rsidR="002C37EF">
        <w:rPr>
          <w:rFonts w:hint="eastAsia"/>
          <w:lang w:eastAsia="zh-CN"/>
        </w:rPr>
        <w:t xml:space="preserve"> in </w:t>
      </w:r>
      <w:r w:rsidR="00772A3A">
        <w:rPr>
          <w:rFonts w:hint="eastAsia"/>
          <w:lang w:eastAsia="zh-CN"/>
        </w:rPr>
        <w:t>an executed</w:t>
      </w:r>
      <w:r w:rsidR="002C37EF">
        <w:rPr>
          <w:rFonts w:hint="eastAsia"/>
          <w:lang w:eastAsia="zh-CN"/>
        </w:rPr>
        <w:t xml:space="preserve"> environment </w:t>
      </w:r>
      <w:r w:rsidR="003E069E">
        <w:rPr>
          <w:rFonts w:hint="eastAsia"/>
          <w:lang w:eastAsia="zh-CN"/>
        </w:rPr>
        <w:t>provided by the virtualization layer</w:t>
      </w:r>
      <w:r w:rsidR="002C37EF">
        <w:rPr>
          <w:rFonts w:hint="eastAsia"/>
          <w:lang w:eastAsia="zh-CN"/>
        </w:rPr>
        <w:t xml:space="preserve"> </w:t>
      </w:r>
      <w:r w:rsidR="00855702">
        <w:rPr>
          <w:rFonts w:hint="eastAsia"/>
          <w:lang w:eastAsia="zh-CN"/>
        </w:rPr>
        <w:t>and the hardware</w:t>
      </w:r>
      <w:r w:rsidR="00466105">
        <w:rPr>
          <w:rFonts w:hint="eastAsia"/>
          <w:lang w:eastAsia="zh-CN"/>
        </w:rPr>
        <w:t xml:space="preserve">. </w:t>
      </w:r>
      <w:r w:rsidR="00FF2091">
        <w:rPr>
          <w:rFonts w:hint="eastAsia"/>
          <w:lang w:eastAsia="zh-CN"/>
        </w:rPr>
        <w:t xml:space="preserve">Compared with the general 3GPP network product </w:t>
      </w:r>
      <w:r w:rsidR="005E19D3">
        <w:rPr>
          <w:rFonts w:hint="eastAsia"/>
          <w:lang w:eastAsia="zh-CN"/>
        </w:rPr>
        <w:t xml:space="preserve">model </w:t>
      </w:r>
      <w:r w:rsidR="00FF2091">
        <w:rPr>
          <w:rFonts w:hint="eastAsia"/>
          <w:lang w:eastAsia="zh-CN"/>
        </w:rPr>
        <w:t xml:space="preserve">proposed in TR 33.926, </w:t>
      </w:r>
      <w:proofErr w:type="spellStart"/>
      <w:r>
        <w:rPr>
          <w:rFonts w:hint="eastAsia"/>
          <w:lang w:eastAsia="zh-CN"/>
        </w:rPr>
        <w:t>ToE</w:t>
      </w:r>
      <w:proofErr w:type="spellEnd"/>
      <w:r>
        <w:rPr>
          <w:rFonts w:hint="eastAsia"/>
          <w:lang w:eastAsia="zh-CN"/>
        </w:rPr>
        <w:t xml:space="preserve"> 1</w:t>
      </w:r>
      <w:r w:rsidR="005E19D3">
        <w:rPr>
          <w:rFonts w:hint="eastAsia"/>
          <w:lang w:eastAsia="zh-CN"/>
        </w:rPr>
        <w:t xml:space="preserve"> </w:t>
      </w:r>
      <w:r w:rsidR="005E05AE">
        <w:rPr>
          <w:rFonts w:hint="eastAsia"/>
          <w:lang w:eastAsia="zh-CN"/>
        </w:rPr>
        <w:t xml:space="preserve">also contains the </w:t>
      </w:r>
      <w:r w:rsidR="005E05AE">
        <w:rPr>
          <w:lang w:eastAsia="zh-CN"/>
        </w:rPr>
        <w:t>following</w:t>
      </w:r>
      <w:r w:rsidR="005E05AE">
        <w:rPr>
          <w:rFonts w:hint="eastAsia"/>
          <w:lang w:eastAsia="zh-CN"/>
        </w:rPr>
        <w:t xml:space="preserve"> </w:t>
      </w:r>
      <w:r w:rsidR="00FF2091">
        <w:rPr>
          <w:rFonts w:hint="eastAsia"/>
          <w:lang w:eastAsia="zh-CN"/>
        </w:rPr>
        <w:t>security threats</w:t>
      </w:r>
      <w:r w:rsidR="00CE742F">
        <w:rPr>
          <w:rFonts w:hint="eastAsia"/>
          <w:lang w:eastAsia="zh-CN"/>
        </w:rPr>
        <w:t>:</w:t>
      </w:r>
    </w:p>
    <w:p w14:paraId="35FDDAE2" w14:textId="77777777" w:rsidR="00CC7C1D" w:rsidRDefault="008D0A4D" w:rsidP="00CC7C1D">
      <w:pPr>
        <w:pStyle w:val="af1"/>
        <w:numPr>
          <w:ilvl w:val="0"/>
          <w:numId w:val="30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The communication data between 3GPP VNF and management entity (such as</w:t>
      </w:r>
      <w:r w:rsidR="005E19D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VNFM</w:t>
      </w:r>
      <w:r w:rsidR="005E19D3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etc.) is tampe</w:t>
      </w:r>
      <w:r w:rsidR="005E19D3">
        <w:rPr>
          <w:rFonts w:hint="eastAsia"/>
          <w:lang w:eastAsia="zh-CN"/>
        </w:rPr>
        <w:t>re</w:t>
      </w:r>
      <w:r>
        <w:rPr>
          <w:rFonts w:hint="eastAsia"/>
          <w:lang w:eastAsia="zh-CN"/>
        </w:rPr>
        <w:t>d/replayed/</w:t>
      </w:r>
      <w:r>
        <w:rPr>
          <w:lang w:eastAsia="zh-CN"/>
        </w:rPr>
        <w:t>eavesdropped</w:t>
      </w:r>
      <w:r>
        <w:rPr>
          <w:rFonts w:hint="eastAsia"/>
          <w:lang w:eastAsia="zh-CN"/>
        </w:rPr>
        <w:t>.</w:t>
      </w:r>
    </w:p>
    <w:p w14:paraId="66C2CDB1" w14:textId="77777777" w:rsidR="00CC7C1D" w:rsidRDefault="008D0A4D" w:rsidP="00CC7C1D">
      <w:pPr>
        <w:pStyle w:val="af1"/>
        <w:numPr>
          <w:ilvl w:val="0"/>
          <w:numId w:val="30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Spoofing identity, e.g. fake VNFM manages the lifecycle of 3GPP VNF.</w:t>
      </w:r>
    </w:p>
    <w:p w14:paraId="5A59FBFB" w14:textId="77777777" w:rsidR="00CC7C1D" w:rsidRDefault="00855702" w:rsidP="00CC7C1D">
      <w:pPr>
        <w:pStyle w:val="af1"/>
        <w:numPr>
          <w:ilvl w:val="0"/>
          <w:numId w:val="30"/>
        </w:numPr>
        <w:ind w:firstLineChars="0"/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3GPP VNF package and related image is </w:t>
      </w:r>
      <w:r w:rsidR="005E19D3">
        <w:rPr>
          <w:lang w:eastAsia="zh-CN"/>
        </w:rPr>
        <w:t>tamp</w:t>
      </w:r>
      <w:r w:rsidR="005E19D3">
        <w:rPr>
          <w:rFonts w:hint="eastAsia"/>
          <w:lang w:eastAsia="zh-CN"/>
        </w:rPr>
        <w:t xml:space="preserve">ered </w:t>
      </w:r>
      <w:r w:rsidR="00FF2091">
        <w:rPr>
          <w:rFonts w:hint="eastAsia"/>
          <w:lang w:eastAsia="zh-CN"/>
        </w:rPr>
        <w:t xml:space="preserve">or </w:t>
      </w:r>
      <w:r w:rsidR="005E19D3">
        <w:rPr>
          <w:rFonts w:hint="eastAsia"/>
          <w:lang w:eastAsia="zh-CN"/>
        </w:rPr>
        <w:t xml:space="preserve">gained </w:t>
      </w:r>
      <w:r w:rsidR="00FF2091" w:rsidRPr="005E19D3">
        <w:rPr>
          <w:rFonts w:hint="eastAsia"/>
          <w:lang w:eastAsia="zh-CN"/>
        </w:rPr>
        <w:t xml:space="preserve">unauthorized access </w:t>
      </w:r>
      <w:r w:rsidR="006324F9" w:rsidRPr="005E19D3">
        <w:rPr>
          <w:rFonts w:hint="eastAsia"/>
          <w:lang w:eastAsia="zh-CN"/>
        </w:rPr>
        <w:t>by an attacker</w:t>
      </w:r>
      <w:r w:rsidRPr="005E19D3">
        <w:rPr>
          <w:rFonts w:hint="eastAsia"/>
          <w:lang w:eastAsia="zh-CN"/>
        </w:rPr>
        <w:t>.</w:t>
      </w:r>
    </w:p>
    <w:p w14:paraId="4924AF9D" w14:textId="77777777" w:rsidR="00CC7C1D" w:rsidRDefault="00463B40" w:rsidP="00CC7C1D">
      <w:pPr>
        <w:pStyle w:val="af1"/>
        <w:numPr>
          <w:ilvl w:val="0"/>
          <w:numId w:val="30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The</w:t>
      </w:r>
      <w:r w:rsidR="00FF2091">
        <w:rPr>
          <w:rFonts w:hint="eastAsia"/>
          <w:lang w:eastAsia="zh-CN"/>
        </w:rPr>
        <w:t xml:space="preserve"> instruct</w:t>
      </w:r>
      <w:r>
        <w:rPr>
          <w:rFonts w:hint="eastAsia"/>
          <w:lang w:eastAsia="zh-CN"/>
        </w:rPr>
        <w:t>ions</w:t>
      </w:r>
      <w:r w:rsidR="00FF209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between a 3GPP VNF and guest OS are</w:t>
      </w:r>
      <w:r w:rsidR="00FF2091">
        <w:rPr>
          <w:rFonts w:hint="eastAsia"/>
          <w:lang w:eastAsia="zh-CN"/>
        </w:rPr>
        <w:t xml:space="preserve"> </w:t>
      </w:r>
      <w:r w:rsidR="005E19D3">
        <w:rPr>
          <w:rFonts w:hint="eastAsia"/>
          <w:lang w:eastAsia="zh-CN"/>
        </w:rPr>
        <w:t xml:space="preserve">tampered </w:t>
      </w:r>
      <w:r w:rsidR="00FF2091">
        <w:rPr>
          <w:rFonts w:hint="eastAsia"/>
          <w:lang w:eastAsia="zh-CN"/>
        </w:rPr>
        <w:t>and result in service failure.</w:t>
      </w:r>
    </w:p>
    <w:p w14:paraId="1F71F54D" w14:textId="77777777" w:rsidR="00CC7C1D" w:rsidRDefault="00463B40" w:rsidP="00CC7C1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SCAS for 3GPP physical network products in TS 33.117 was created according to SECAM in TR33.916.  The security requirements and related test cases about </w:t>
      </w:r>
      <w:r w:rsidR="008D0A4D">
        <w:rPr>
          <w:rFonts w:hint="eastAsia"/>
          <w:lang w:eastAsia="zh-CN"/>
        </w:rPr>
        <w:t>p</w:t>
      </w:r>
      <w:r w:rsidR="008D0A4D" w:rsidRPr="00FD4A4B">
        <w:t>rotecting</w:t>
      </w:r>
      <w:r w:rsidR="008D0A4D" w:rsidRPr="00FD4A4B">
        <w:rPr>
          <w:spacing w:val="-12"/>
        </w:rPr>
        <w:t xml:space="preserve"> </w:t>
      </w:r>
      <w:r w:rsidR="008D0A4D" w:rsidRPr="00FD4A4B">
        <w:t>data</w:t>
      </w:r>
      <w:r w:rsidR="008D0A4D" w:rsidRPr="00FD4A4B">
        <w:rPr>
          <w:spacing w:val="-5"/>
        </w:rPr>
        <w:t xml:space="preserve"> </w:t>
      </w:r>
      <w:r w:rsidR="008D0A4D" w:rsidRPr="00FD4A4B">
        <w:t>and</w:t>
      </w:r>
      <w:r w:rsidR="008D0A4D" w:rsidRPr="00FD4A4B">
        <w:rPr>
          <w:spacing w:val="-4"/>
        </w:rPr>
        <w:t xml:space="preserve"> </w:t>
      </w:r>
      <w:r w:rsidR="008D0A4D" w:rsidRPr="00FD4A4B">
        <w:t>information in transfer</w:t>
      </w:r>
      <w:r w:rsidR="008D0A4D">
        <w:rPr>
          <w:rFonts w:hint="eastAsia"/>
          <w:lang w:eastAsia="zh-CN"/>
        </w:rPr>
        <w:t>, a</w:t>
      </w:r>
      <w:r w:rsidR="008D0A4D" w:rsidRPr="00463B40">
        <w:rPr>
          <w:lang w:eastAsia="zh-CN"/>
        </w:rPr>
        <w:t>uthentication</w:t>
      </w:r>
      <w:r w:rsidR="00CE742F">
        <w:rPr>
          <w:rFonts w:hint="eastAsia"/>
          <w:lang w:eastAsia="zh-CN"/>
        </w:rPr>
        <w:t xml:space="preserve">, </w:t>
      </w:r>
      <w:r w:rsidR="008D0A4D" w:rsidRPr="00463B40">
        <w:rPr>
          <w:lang w:eastAsia="zh-CN"/>
        </w:rPr>
        <w:t>authorization</w:t>
      </w:r>
      <w:r w:rsidR="008D0A4D">
        <w:rPr>
          <w:rFonts w:hint="eastAsia"/>
          <w:lang w:eastAsia="zh-CN"/>
        </w:rPr>
        <w:t xml:space="preserve">, </w:t>
      </w:r>
      <w:r w:rsidR="00CE742F">
        <w:rPr>
          <w:rFonts w:hint="eastAsia"/>
          <w:lang w:eastAsia="zh-CN"/>
        </w:rPr>
        <w:t xml:space="preserve">and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etwork </w:t>
      </w:r>
      <w:r>
        <w:rPr>
          <w:rFonts w:hint="eastAsia"/>
          <w:lang w:eastAsia="zh-CN"/>
        </w:rPr>
        <w:t>p</w:t>
      </w:r>
      <w:r w:rsidRPr="00463B40">
        <w:rPr>
          <w:lang w:eastAsia="zh-CN"/>
        </w:rPr>
        <w:t>roduct software package integrity</w:t>
      </w:r>
      <w:r>
        <w:rPr>
          <w:rFonts w:hint="eastAsia"/>
          <w:lang w:eastAsia="zh-CN"/>
        </w:rPr>
        <w:t xml:space="preserve"> were proposed in TS 33.117 and can be referred by assuring </w:t>
      </w:r>
      <w:r w:rsidR="008D0A4D">
        <w:rPr>
          <w:rFonts w:hint="eastAsia"/>
          <w:lang w:eastAsia="zh-CN"/>
        </w:rPr>
        <w:t>communication data security</w:t>
      </w:r>
      <w:r w:rsidR="00F9410C">
        <w:rPr>
          <w:rFonts w:hint="eastAsia"/>
          <w:lang w:eastAsia="zh-CN"/>
        </w:rPr>
        <w:t xml:space="preserve"> between 3GPP VNF and management entity</w:t>
      </w:r>
      <w:r w:rsidR="008D0A4D">
        <w:rPr>
          <w:rFonts w:hint="eastAsia"/>
          <w:lang w:eastAsia="zh-CN"/>
        </w:rPr>
        <w:t xml:space="preserve">, identity verification and </w:t>
      </w:r>
      <w:r>
        <w:rPr>
          <w:rFonts w:hint="eastAsia"/>
          <w:lang w:eastAsia="zh-CN"/>
        </w:rPr>
        <w:t>3GPP VNF package security.</w:t>
      </w:r>
    </w:p>
    <w:p w14:paraId="71DC4796" w14:textId="77777777" w:rsidR="00CC7C1D" w:rsidRDefault="003F7F12" w:rsidP="00CC7C1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instructions were </w:t>
      </w:r>
      <w:r w:rsidR="00045D02">
        <w:rPr>
          <w:rFonts w:hint="eastAsia"/>
          <w:lang w:eastAsia="zh-CN"/>
        </w:rPr>
        <w:t>used</w:t>
      </w:r>
      <w:r>
        <w:rPr>
          <w:rFonts w:hint="eastAsia"/>
          <w:lang w:eastAsia="zh-CN"/>
        </w:rPr>
        <w:t xml:space="preserve"> by system calls</w:t>
      </w:r>
      <w:r w:rsidR="00045D02" w:rsidRPr="00045D02">
        <w:rPr>
          <w:rFonts w:hint="eastAsia"/>
          <w:lang w:eastAsia="zh-CN"/>
        </w:rPr>
        <w:t xml:space="preserve"> </w:t>
      </w:r>
      <w:r w:rsidR="00045D02">
        <w:rPr>
          <w:rFonts w:hint="eastAsia"/>
          <w:lang w:eastAsia="zh-CN"/>
        </w:rPr>
        <w:t>between a 3GPP VNF and guest OS</w:t>
      </w:r>
      <w:r>
        <w:rPr>
          <w:rFonts w:hint="eastAsia"/>
          <w:lang w:eastAsia="zh-CN"/>
        </w:rPr>
        <w:t xml:space="preserve">. How to harden the 3GPP VNF </w:t>
      </w:r>
      <w:r w:rsidR="00F35F3F">
        <w:rPr>
          <w:rFonts w:hint="eastAsia"/>
          <w:lang w:eastAsia="zh-CN"/>
        </w:rPr>
        <w:t xml:space="preserve">to prevent the malicious system calls </w:t>
      </w:r>
      <w:r>
        <w:rPr>
          <w:rFonts w:hint="eastAsia"/>
          <w:lang w:eastAsia="zh-CN"/>
        </w:rPr>
        <w:t xml:space="preserve">and test the </w:t>
      </w:r>
      <w:r>
        <w:rPr>
          <w:lang w:eastAsia="zh-CN"/>
        </w:rPr>
        <w:t>hardening</w:t>
      </w:r>
      <w:r>
        <w:rPr>
          <w:rFonts w:hint="eastAsia"/>
          <w:lang w:eastAsia="zh-CN"/>
        </w:rPr>
        <w:t xml:space="preserve"> requirements needs to be studied. In particular, it will be </w:t>
      </w:r>
      <w:r>
        <w:rPr>
          <w:lang w:eastAsia="zh-CN"/>
        </w:rPr>
        <w:t>difficult</w:t>
      </w:r>
      <w:r>
        <w:rPr>
          <w:rFonts w:hint="eastAsia"/>
          <w:lang w:eastAsia="zh-CN"/>
        </w:rPr>
        <w:t xml:space="preserve"> to test if </w:t>
      </w:r>
      <w:r w:rsidR="00CE742F">
        <w:rPr>
          <w:rFonts w:hint="eastAsia"/>
          <w:lang w:eastAsia="zh-CN"/>
        </w:rPr>
        <w:t>g</w:t>
      </w:r>
      <w:r w:rsidR="005E19D3">
        <w:rPr>
          <w:rFonts w:hint="eastAsia"/>
          <w:lang w:eastAsia="zh-CN"/>
        </w:rPr>
        <w:t>uest OS</w:t>
      </w:r>
      <w:r>
        <w:rPr>
          <w:rFonts w:hint="eastAsia"/>
          <w:lang w:eastAsia="zh-CN"/>
        </w:rPr>
        <w:t xml:space="preserve"> is a private implement of the vendor and tightly couples with</w:t>
      </w:r>
      <w:r w:rsidR="00045D02">
        <w:rPr>
          <w:rFonts w:hint="eastAsia"/>
          <w:lang w:eastAsia="zh-CN"/>
        </w:rPr>
        <w:t xml:space="preserve"> the</w:t>
      </w:r>
      <w:r>
        <w:rPr>
          <w:rFonts w:hint="eastAsia"/>
          <w:lang w:eastAsia="zh-CN"/>
        </w:rPr>
        <w:t xml:space="preserve"> 3GPP VNF</w:t>
      </w:r>
      <w:r w:rsidR="00045D02">
        <w:rPr>
          <w:rFonts w:hint="eastAsia"/>
          <w:lang w:eastAsia="zh-CN"/>
        </w:rPr>
        <w:t xml:space="preserve"> software</w:t>
      </w:r>
      <w:r>
        <w:rPr>
          <w:rFonts w:hint="eastAsia"/>
          <w:lang w:eastAsia="zh-CN"/>
        </w:rPr>
        <w:t>.</w:t>
      </w:r>
    </w:p>
    <w:p w14:paraId="2AB343AC" w14:textId="77777777" w:rsidR="00CC7C1D" w:rsidRDefault="004F1065" w:rsidP="00CC7C1D">
      <w:pPr>
        <w:jc w:val="both"/>
        <w:rPr>
          <w:lang w:eastAsia="zh-CN"/>
        </w:rPr>
      </w:pPr>
      <w:r w:rsidRPr="004F1065">
        <w:rPr>
          <w:rFonts w:hint="eastAsia"/>
          <w:b/>
          <w:lang w:eastAsia="zh-CN"/>
        </w:rPr>
        <w:t>Conclusion:</w:t>
      </w:r>
      <w:r w:rsidR="00FF3F80" w:rsidRPr="004F1065">
        <w:rPr>
          <w:rFonts w:hint="eastAsia"/>
          <w:b/>
          <w:lang w:eastAsia="zh-CN"/>
        </w:rPr>
        <w:t xml:space="preserve"> </w:t>
      </w:r>
      <w:r w:rsidR="00FF3F80">
        <w:rPr>
          <w:rFonts w:hint="eastAsia"/>
          <w:lang w:eastAsia="zh-CN"/>
        </w:rPr>
        <w:t xml:space="preserve">it needs to study whether the SECAM in TR33.916 is applicable to </w:t>
      </w:r>
      <w:r w:rsidR="00E47D3A">
        <w:rPr>
          <w:rFonts w:hint="eastAsia"/>
          <w:lang w:eastAsia="zh-CN"/>
        </w:rPr>
        <w:t>the ToE</w:t>
      </w:r>
      <w:r w:rsidR="003F052B">
        <w:rPr>
          <w:lang w:eastAsia="zh-CN"/>
        </w:rPr>
        <w:t xml:space="preserve"> </w:t>
      </w:r>
      <w:r w:rsidR="003F052B">
        <w:rPr>
          <w:rFonts w:hint="eastAsia"/>
          <w:lang w:eastAsia="zh-CN"/>
        </w:rPr>
        <w:t>1</w:t>
      </w:r>
      <w:r w:rsidR="00F35F3F">
        <w:rPr>
          <w:rFonts w:hint="eastAsia"/>
          <w:lang w:eastAsia="zh-CN"/>
        </w:rPr>
        <w:t xml:space="preserve">and how to </w:t>
      </w:r>
      <w:proofErr w:type="spellStart"/>
      <w:r w:rsidR="00F35F3F">
        <w:rPr>
          <w:rFonts w:hint="eastAsia"/>
          <w:lang w:eastAsia="zh-CN"/>
        </w:rPr>
        <w:t>crea</w:t>
      </w:r>
      <w:r w:rsidR="00E47D3A">
        <w:rPr>
          <w:rFonts w:hint="eastAsia"/>
          <w:lang w:eastAsia="zh-CN"/>
        </w:rPr>
        <w:t>t</w:t>
      </w:r>
      <w:proofErr w:type="spellEnd"/>
      <w:r w:rsidR="00E47D3A">
        <w:rPr>
          <w:rFonts w:hint="eastAsia"/>
          <w:lang w:eastAsia="zh-CN"/>
        </w:rPr>
        <w:t xml:space="preserve"> SCAS for 3GPP </w:t>
      </w:r>
      <w:r w:rsidR="00245654">
        <w:rPr>
          <w:rFonts w:hint="eastAsia"/>
          <w:lang w:eastAsia="zh-CN"/>
        </w:rPr>
        <w:t>Virtualized network products</w:t>
      </w:r>
      <w:r w:rsidR="00F35F3F">
        <w:rPr>
          <w:rFonts w:hint="eastAsia"/>
          <w:lang w:eastAsia="zh-CN"/>
        </w:rPr>
        <w:t>.</w:t>
      </w:r>
    </w:p>
    <w:p w14:paraId="3A37F2D4" w14:textId="77777777" w:rsidR="00CC7C1D" w:rsidRDefault="009C1255" w:rsidP="00CC7C1D">
      <w:pPr>
        <w:jc w:val="both"/>
        <w:rPr>
          <w:b/>
          <w:lang w:eastAsia="zh-CN"/>
        </w:rPr>
      </w:pPr>
      <w:r w:rsidRPr="008D0422">
        <w:rPr>
          <w:rFonts w:hint="eastAsia"/>
          <w:b/>
          <w:lang w:eastAsia="zh-CN"/>
        </w:rPr>
        <w:t xml:space="preserve">(2) </w:t>
      </w:r>
      <w:r w:rsidR="00FF3601" w:rsidRPr="00FF3601">
        <w:rPr>
          <w:rFonts w:hint="eastAsia"/>
          <w:b/>
          <w:lang w:eastAsia="zh-CN"/>
        </w:rPr>
        <w:t xml:space="preserve">SECAM </w:t>
      </w:r>
      <w:proofErr w:type="spellStart"/>
      <w:r w:rsidR="00FF3601" w:rsidRPr="00FF3601">
        <w:rPr>
          <w:rFonts w:hint="eastAsia"/>
          <w:b/>
          <w:lang w:eastAsia="zh-CN"/>
        </w:rPr>
        <w:t>amd</w:t>
      </w:r>
      <w:proofErr w:type="spellEnd"/>
      <w:r w:rsidR="00FF3601" w:rsidRPr="00FF3601">
        <w:rPr>
          <w:rFonts w:hint="eastAsia"/>
          <w:b/>
          <w:lang w:eastAsia="zh-CN"/>
        </w:rPr>
        <w:t xml:space="preserve"> SCAS fo</w:t>
      </w:r>
      <w:r w:rsidR="00021939">
        <w:rPr>
          <w:rFonts w:hint="eastAsia"/>
          <w:b/>
          <w:lang w:eastAsia="zh-CN"/>
        </w:rPr>
        <w:t xml:space="preserve">r </w:t>
      </w:r>
      <w:proofErr w:type="spellStart"/>
      <w:r w:rsidR="00E47D3A">
        <w:rPr>
          <w:rFonts w:hint="eastAsia"/>
          <w:b/>
          <w:lang w:eastAsia="zh-CN"/>
        </w:rPr>
        <w:t>ToE</w:t>
      </w:r>
      <w:proofErr w:type="spellEnd"/>
      <w:r w:rsidR="00FF3601">
        <w:rPr>
          <w:rFonts w:hint="eastAsia"/>
          <w:b/>
          <w:lang w:eastAsia="zh-CN"/>
        </w:rPr>
        <w:t xml:space="preserve"> 2</w:t>
      </w:r>
    </w:p>
    <w:p w14:paraId="0F6B8496" w14:textId="77777777" w:rsidR="00CC7C1D" w:rsidRDefault="00FF3601" w:rsidP="00CC7C1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Compared with </w:t>
      </w:r>
      <w:proofErr w:type="spellStart"/>
      <w:r w:rsidR="00E47D3A">
        <w:rPr>
          <w:rFonts w:hint="eastAsia"/>
          <w:lang w:eastAsia="zh-CN"/>
        </w:rPr>
        <w:t>ToE</w:t>
      </w:r>
      <w:proofErr w:type="spellEnd"/>
      <w:r w:rsidR="00F35F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1, </w:t>
      </w:r>
      <w:proofErr w:type="spellStart"/>
      <w:r w:rsidR="00E47D3A">
        <w:rPr>
          <w:rFonts w:hint="eastAsia"/>
          <w:lang w:eastAsia="zh-CN"/>
        </w:rPr>
        <w:t>ToE</w:t>
      </w:r>
      <w:proofErr w:type="spellEnd"/>
      <w:r w:rsidR="00E47D3A">
        <w:rPr>
          <w:rFonts w:hint="eastAsia"/>
          <w:lang w:eastAsia="zh-CN"/>
        </w:rPr>
        <w:t xml:space="preserve"> 2</w:t>
      </w:r>
      <w:r w:rsidR="009C1255">
        <w:rPr>
          <w:rFonts w:hint="eastAsia"/>
          <w:lang w:eastAsia="zh-CN"/>
        </w:rPr>
        <w:t xml:space="preserve"> </w:t>
      </w:r>
      <w:r w:rsidRPr="00332F20">
        <w:rPr>
          <w:rFonts w:hint="eastAsia"/>
          <w:lang w:eastAsia="zh-CN"/>
        </w:rPr>
        <w:t xml:space="preserve">comprises 3GPP VNF and </w:t>
      </w:r>
      <w:r w:rsidR="00CE742F">
        <w:rPr>
          <w:rFonts w:hint="eastAsia"/>
          <w:lang w:eastAsia="zh-CN"/>
        </w:rPr>
        <w:t>g</w:t>
      </w:r>
      <w:r w:rsidRPr="00332F20">
        <w:rPr>
          <w:rFonts w:hint="eastAsia"/>
          <w:lang w:eastAsia="zh-CN"/>
        </w:rPr>
        <w:t>uest OS</w:t>
      </w:r>
      <w:r w:rsidR="009C1255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T</w:t>
      </w:r>
      <w:r w:rsidR="00332F20">
        <w:rPr>
          <w:rFonts w:hint="eastAsia"/>
          <w:lang w:eastAsia="zh-CN"/>
        </w:rPr>
        <w:t>here may be</w:t>
      </w:r>
      <w:r w:rsidR="006F5590">
        <w:rPr>
          <w:rFonts w:hint="eastAsia"/>
          <w:lang w:eastAsia="zh-CN"/>
        </w:rPr>
        <w:t xml:space="preserve"> </w:t>
      </w:r>
      <w:r w:rsidR="006F5590">
        <w:rPr>
          <w:lang w:eastAsia="zh-CN"/>
        </w:rPr>
        <w:t>addition</w:t>
      </w:r>
      <w:r w:rsidR="00332F20">
        <w:rPr>
          <w:rFonts w:hint="eastAsia"/>
          <w:lang w:eastAsia="zh-CN"/>
        </w:rPr>
        <w:t>al</w:t>
      </w:r>
      <w:r w:rsidR="006F5590">
        <w:rPr>
          <w:rFonts w:hint="eastAsia"/>
          <w:lang w:eastAsia="zh-CN"/>
        </w:rPr>
        <w:t xml:space="preserve"> security </w:t>
      </w:r>
      <w:r w:rsidR="00F35F3F">
        <w:rPr>
          <w:rFonts w:hint="eastAsia"/>
          <w:lang w:eastAsia="zh-CN"/>
        </w:rPr>
        <w:t>requirements</w:t>
      </w:r>
      <w:r w:rsidR="00A250F2">
        <w:rPr>
          <w:rFonts w:hint="eastAsia"/>
          <w:lang w:eastAsia="zh-CN"/>
        </w:rPr>
        <w:t xml:space="preserve"> such as:</w:t>
      </w:r>
    </w:p>
    <w:p w14:paraId="2ACA329B" w14:textId="77777777" w:rsidR="00CC7C1D" w:rsidRDefault="00A250F2" w:rsidP="00CC7C1D">
      <w:pPr>
        <w:pStyle w:val="af1"/>
        <w:numPr>
          <w:ilvl w:val="0"/>
          <w:numId w:val="37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Guest OS: the security assurances for OS were proposed </w:t>
      </w:r>
      <w:r>
        <w:rPr>
          <w:lang w:eastAsia="zh-CN"/>
        </w:rPr>
        <w:t>in TS 33.117 and can be referred t</w:t>
      </w:r>
      <w:r>
        <w:rPr>
          <w:rFonts w:hint="eastAsia"/>
          <w:lang w:eastAsia="zh-CN"/>
        </w:rPr>
        <w:t xml:space="preserve">o assuring </w:t>
      </w:r>
      <w:r w:rsidR="00CE742F">
        <w:rPr>
          <w:rFonts w:hint="eastAsia"/>
          <w:lang w:eastAsia="zh-CN"/>
        </w:rPr>
        <w:t>g</w:t>
      </w:r>
      <w:r>
        <w:rPr>
          <w:rFonts w:hint="eastAsia"/>
          <w:lang w:eastAsia="zh-CN"/>
        </w:rPr>
        <w:t xml:space="preserve">uest OS security. It needs to study </w:t>
      </w:r>
      <w:r w:rsidR="00045D02">
        <w:rPr>
          <w:rFonts w:hint="eastAsia"/>
          <w:lang w:eastAsia="zh-CN"/>
        </w:rPr>
        <w:t>how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assur</w:t>
      </w:r>
      <w:r w:rsidR="00045D02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the </w:t>
      </w:r>
      <w:r w:rsidR="00045D02">
        <w:rPr>
          <w:rFonts w:hint="eastAsia"/>
          <w:lang w:eastAsia="zh-CN"/>
        </w:rPr>
        <w:t xml:space="preserve">security of the </w:t>
      </w:r>
      <w:r>
        <w:rPr>
          <w:rFonts w:hint="eastAsia"/>
          <w:lang w:eastAsia="zh-CN"/>
        </w:rPr>
        <w:t>vendor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private guest OS.</w:t>
      </w:r>
    </w:p>
    <w:p w14:paraId="2A041C0F" w14:textId="77777777" w:rsidR="00CC7C1D" w:rsidRDefault="00A250F2" w:rsidP="00CC7C1D">
      <w:pPr>
        <w:pStyle w:val="af1"/>
        <w:numPr>
          <w:ilvl w:val="0"/>
          <w:numId w:val="37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F35F3F">
        <w:rPr>
          <w:rFonts w:hint="eastAsia"/>
          <w:lang w:eastAsia="zh-CN"/>
        </w:rPr>
        <w:t>he interface between guest OS and virtualization layer</w:t>
      </w:r>
      <w:r w:rsidR="00045D02">
        <w:rPr>
          <w:rFonts w:hint="eastAsia"/>
          <w:lang w:eastAsia="zh-CN"/>
        </w:rPr>
        <w:t xml:space="preserve">: the security requirements and related test cases of the interface do not be </w:t>
      </w:r>
      <w:r w:rsidR="00045D02">
        <w:rPr>
          <w:lang w:eastAsia="zh-CN"/>
        </w:rPr>
        <w:t>proposed</w:t>
      </w:r>
      <w:r w:rsidR="00045D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ETSI and </w:t>
      </w:r>
      <w:r w:rsidR="00E47D3A">
        <w:rPr>
          <w:rFonts w:hint="eastAsia"/>
          <w:lang w:eastAsia="zh-CN"/>
        </w:rPr>
        <w:t xml:space="preserve">3GPP. </w:t>
      </w:r>
      <w:r w:rsidR="005E19D3">
        <w:rPr>
          <w:rFonts w:hint="eastAsia"/>
          <w:lang w:eastAsia="zh-CN"/>
        </w:rPr>
        <w:t>Thus</w:t>
      </w:r>
      <w:r w:rsidR="00E47D3A">
        <w:rPr>
          <w:rFonts w:hint="eastAsia"/>
          <w:lang w:eastAsia="zh-CN"/>
        </w:rPr>
        <w:t xml:space="preserve">, it needs to study </w:t>
      </w:r>
      <w:r>
        <w:rPr>
          <w:rFonts w:hint="eastAsia"/>
          <w:lang w:eastAsia="zh-CN"/>
        </w:rPr>
        <w:t xml:space="preserve">security </w:t>
      </w:r>
      <w:r>
        <w:rPr>
          <w:lang w:eastAsia="zh-CN"/>
        </w:rPr>
        <w:t>assurance</w:t>
      </w:r>
      <w:r>
        <w:rPr>
          <w:rFonts w:hint="eastAsia"/>
          <w:lang w:eastAsia="zh-CN"/>
        </w:rPr>
        <w:t xml:space="preserve"> </w:t>
      </w:r>
      <w:r w:rsidR="00E47D3A">
        <w:rPr>
          <w:rFonts w:hint="eastAsia"/>
          <w:lang w:eastAsia="zh-CN"/>
        </w:rPr>
        <w:t xml:space="preserve">requirements </w:t>
      </w:r>
      <w:r>
        <w:rPr>
          <w:rFonts w:hint="eastAsia"/>
          <w:lang w:eastAsia="zh-CN"/>
        </w:rPr>
        <w:t xml:space="preserve">for the interface between </w:t>
      </w:r>
      <w:r w:rsidR="005E19D3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guest OS and </w:t>
      </w:r>
      <w:r w:rsidR="005E19D3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virtualization layer.</w:t>
      </w:r>
    </w:p>
    <w:p w14:paraId="7AB52451" w14:textId="77777777" w:rsidR="00CC7C1D" w:rsidRDefault="00982273" w:rsidP="00CC7C1D">
      <w:pPr>
        <w:pStyle w:val="af1"/>
        <w:numPr>
          <w:ilvl w:val="0"/>
          <w:numId w:val="37"/>
        </w:numPr>
        <w:ind w:left="43" w:firstLineChars="0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solated </w:t>
      </w:r>
      <w:r w:rsidR="00CE742F">
        <w:rPr>
          <w:rFonts w:hint="eastAsia"/>
          <w:lang w:eastAsia="zh-CN"/>
        </w:rPr>
        <w:t>computing</w:t>
      </w:r>
      <w:r>
        <w:rPr>
          <w:rFonts w:hint="eastAsia"/>
          <w:lang w:eastAsia="zh-CN"/>
        </w:rPr>
        <w:t xml:space="preserve">, storage and network resources: </w:t>
      </w:r>
      <w:r w:rsidR="008B4F84">
        <w:rPr>
          <w:rFonts w:hint="eastAsia"/>
          <w:lang w:eastAsia="zh-CN"/>
        </w:rPr>
        <w:t>The isolation of</w:t>
      </w:r>
      <w:r w:rsidR="008B4F84">
        <w:rPr>
          <w:lang w:eastAsia="zh-CN"/>
        </w:rPr>
        <w:t xml:space="preserve"> </w:t>
      </w:r>
      <w:r w:rsidR="008B4F84">
        <w:rPr>
          <w:rFonts w:hint="eastAsia"/>
          <w:lang w:eastAsia="zh-CN"/>
        </w:rPr>
        <w:t>r</w:t>
      </w:r>
      <w:r w:rsidR="008B4F84">
        <w:rPr>
          <w:lang w:eastAsia="zh-CN"/>
        </w:rPr>
        <w:t>esource</w:t>
      </w:r>
      <w:r w:rsidR="008B4F84">
        <w:rPr>
          <w:rFonts w:hint="eastAsia"/>
          <w:lang w:eastAsia="zh-CN"/>
        </w:rPr>
        <w:t xml:space="preserve"> size can be tested, e.g. we can set </w:t>
      </w:r>
      <w:r w:rsidR="005B4876">
        <w:rPr>
          <w:rFonts w:hint="eastAsia"/>
          <w:lang w:eastAsia="zh-CN"/>
        </w:rPr>
        <w:t xml:space="preserve">the size value of </w:t>
      </w:r>
      <w:r w:rsidR="00E47D3A">
        <w:rPr>
          <w:rFonts w:hint="eastAsia"/>
          <w:lang w:eastAsia="zh-CN"/>
        </w:rPr>
        <w:t>a</w:t>
      </w:r>
      <w:r w:rsidR="008B4F84">
        <w:rPr>
          <w:rFonts w:hint="eastAsia"/>
          <w:lang w:eastAsia="zh-CN"/>
        </w:rPr>
        <w:t xml:space="preserve"> </w:t>
      </w:r>
      <w:proofErr w:type="spellStart"/>
      <w:r w:rsidR="008B4F84">
        <w:rPr>
          <w:rFonts w:hint="eastAsia"/>
          <w:lang w:eastAsia="zh-CN"/>
        </w:rPr>
        <w:t>vCPU</w:t>
      </w:r>
      <w:proofErr w:type="spellEnd"/>
      <w:r w:rsidR="008B4F84">
        <w:rPr>
          <w:rFonts w:hint="eastAsia"/>
          <w:lang w:eastAsia="zh-CN"/>
        </w:rPr>
        <w:t xml:space="preserve"> </w:t>
      </w:r>
      <w:r w:rsidR="005B4876">
        <w:rPr>
          <w:rFonts w:hint="eastAsia"/>
          <w:lang w:eastAsia="zh-CN"/>
        </w:rPr>
        <w:t>in</w:t>
      </w:r>
      <w:r w:rsidR="008B4F84">
        <w:rPr>
          <w:rFonts w:hint="eastAsia"/>
          <w:lang w:eastAsia="zh-CN"/>
        </w:rPr>
        <w:t xml:space="preserve"> a VM which run</w:t>
      </w:r>
      <w:r w:rsidR="005E19D3">
        <w:rPr>
          <w:rFonts w:hint="eastAsia"/>
          <w:lang w:eastAsia="zh-CN"/>
        </w:rPr>
        <w:t>s</w:t>
      </w:r>
      <w:r w:rsidR="008B4F84">
        <w:rPr>
          <w:rFonts w:hint="eastAsia"/>
          <w:lang w:eastAsia="zh-CN"/>
        </w:rPr>
        <w:t xml:space="preserve"> </w:t>
      </w:r>
      <w:r w:rsidR="00E47D3A">
        <w:rPr>
          <w:rFonts w:hint="eastAsia"/>
          <w:lang w:eastAsia="zh-CN"/>
        </w:rPr>
        <w:t xml:space="preserve">a </w:t>
      </w:r>
      <w:r w:rsidR="008B4F84">
        <w:rPr>
          <w:rFonts w:hint="eastAsia"/>
          <w:lang w:eastAsia="zh-CN"/>
        </w:rPr>
        <w:t xml:space="preserve">VNFC and send a great number </w:t>
      </w:r>
      <w:r w:rsidR="00A97105">
        <w:rPr>
          <w:rFonts w:hint="eastAsia"/>
          <w:lang w:eastAsia="zh-CN"/>
        </w:rPr>
        <w:t xml:space="preserve">of </w:t>
      </w:r>
      <w:r w:rsidR="008B4F84">
        <w:rPr>
          <w:rFonts w:hint="eastAsia"/>
          <w:lang w:eastAsia="zh-CN"/>
        </w:rPr>
        <w:t>package</w:t>
      </w:r>
      <w:r w:rsidR="00A97105">
        <w:rPr>
          <w:rFonts w:hint="eastAsia"/>
          <w:lang w:eastAsia="zh-CN"/>
        </w:rPr>
        <w:t>s</w:t>
      </w:r>
      <w:r w:rsidR="008B4F84">
        <w:rPr>
          <w:rFonts w:hint="eastAsia"/>
          <w:lang w:eastAsia="zh-CN"/>
        </w:rPr>
        <w:t xml:space="preserve"> </w:t>
      </w:r>
      <w:r w:rsidR="008B4F84">
        <w:rPr>
          <w:lang w:eastAsia="zh-CN"/>
        </w:rPr>
        <w:t>continually</w:t>
      </w:r>
      <w:r w:rsidR="008B4F84">
        <w:rPr>
          <w:rFonts w:hint="eastAsia"/>
          <w:lang w:eastAsia="zh-CN"/>
        </w:rPr>
        <w:t xml:space="preserve"> to </w:t>
      </w:r>
      <w:r w:rsidR="00A97105">
        <w:rPr>
          <w:rFonts w:hint="eastAsia"/>
          <w:lang w:eastAsia="zh-CN"/>
        </w:rPr>
        <w:t xml:space="preserve">the VM. </w:t>
      </w:r>
      <w:r w:rsidR="004E7055">
        <w:rPr>
          <w:rFonts w:hint="eastAsia"/>
          <w:lang w:eastAsia="zh-CN"/>
        </w:rPr>
        <w:t>Then t</w:t>
      </w:r>
      <w:r w:rsidR="00A97105">
        <w:rPr>
          <w:rFonts w:hint="eastAsia"/>
          <w:lang w:eastAsia="zh-CN"/>
        </w:rPr>
        <w:t>he isolation of the vCPU resource size can be verified</w:t>
      </w:r>
      <w:r w:rsidR="004E7055">
        <w:rPr>
          <w:rFonts w:hint="eastAsia"/>
          <w:lang w:eastAsia="zh-CN"/>
        </w:rPr>
        <w:t>,</w:t>
      </w:r>
      <w:r w:rsidR="00A97105">
        <w:rPr>
          <w:rFonts w:hint="eastAsia"/>
          <w:lang w:eastAsia="zh-CN"/>
        </w:rPr>
        <w:t xml:space="preserve"> if the </w:t>
      </w:r>
      <w:proofErr w:type="spellStart"/>
      <w:r w:rsidR="00A97105">
        <w:rPr>
          <w:rFonts w:hint="eastAsia"/>
          <w:lang w:eastAsia="zh-CN"/>
        </w:rPr>
        <w:t>vCPU</w:t>
      </w:r>
      <w:proofErr w:type="spellEnd"/>
      <w:r w:rsidR="00A97105">
        <w:rPr>
          <w:rFonts w:hint="eastAsia"/>
          <w:lang w:eastAsia="zh-CN"/>
        </w:rPr>
        <w:t xml:space="preserve"> size of the VM keeps the set value and other VMs on the host </w:t>
      </w:r>
      <w:r w:rsidR="00045D02">
        <w:rPr>
          <w:rFonts w:hint="eastAsia"/>
          <w:lang w:eastAsia="zh-CN"/>
        </w:rPr>
        <w:t>don</w:t>
      </w:r>
      <w:r w:rsidR="00045D02">
        <w:rPr>
          <w:lang w:eastAsia="zh-CN"/>
        </w:rPr>
        <w:t>’</w:t>
      </w:r>
      <w:r w:rsidR="00045D02">
        <w:rPr>
          <w:rFonts w:hint="eastAsia"/>
          <w:lang w:eastAsia="zh-CN"/>
        </w:rPr>
        <w:t>t be</w:t>
      </w:r>
      <w:r w:rsidR="00A97105">
        <w:rPr>
          <w:rFonts w:hint="eastAsia"/>
          <w:lang w:eastAsia="zh-CN"/>
        </w:rPr>
        <w:t xml:space="preserve"> impacted. </w:t>
      </w:r>
      <w:r w:rsidR="00193C99">
        <w:rPr>
          <w:rFonts w:hint="eastAsia"/>
          <w:lang w:eastAsia="zh-CN"/>
        </w:rPr>
        <w:t>Testing t</w:t>
      </w:r>
      <w:r w:rsidR="00A97105">
        <w:rPr>
          <w:rFonts w:hint="eastAsia"/>
          <w:lang w:eastAsia="zh-CN"/>
        </w:rPr>
        <w:t xml:space="preserve">he </w:t>
      </w:r>
      <w:r w:rsidR="00193C99">
        <w:rPr>
          <w:rFonts w:hint="eastAsia"/>
          <w:lang w:eastAsia="zh-CN"/>
        </w:rPr>
        <w:t xml:space="preserve">secure </w:t>
      </w:r>
      <w:r w:rsidR="00A97105">
        <w:rPr>
          <w:rFonts w:hint="eastAsia"/>
          <w:lang w:eastAsia="zh-CN"/>
        </w:rPr>
        <w:t xml:space="preserve">isolation of used </w:t>
      </w:r>
      <w:r w:rsidR="00A97105">
        <w:rPr>
          <w:lang w:eastAsia="zh-CN"/>
        </w:rPr>
        <w:t>resource</w:t>
      </w:r>
      <w:r w:rsidR="00A97105">
        <w:rPr>
          <w:rFonts w:hint="eastAsia"/>
          <w:lang w:eastAsia="zh-CN"/>
        </w:rPr>
        <w:t xml:space="preserve"> may </w:t>
      </w:r>
      <w:r w:rsidR="005E19D3">
        <w:rPr>
          <w:rFonts w:hint="eastAsia"/>
          <w:lang w:eastAsia="zh-CN"/>
        </w:rPr>
        <w:t xml:space="preserve">be </w:t>
      </w:r>
      <w:r w:rsidR="00A97105">
        <w:rPr>
          <w:rFonts w:hint="eastAsia"/>
          <w:lang w:eastAsia="zh-CN"/>
        </w:rPr>
        <w:t xml:space="preserve">difficult, e.g how to check </w:t>
      </w:r>
      <w:r w:rsidR="003F052B">
        <w:rPr>
          <w:rFonts w:hint="eastAsia"/>
          <w:lang w:eastAsia="zh-CN"/>
        </w:rPr>
        <w:t xml:space="preserve">a </w:t>
      </w:r>
      <w:r w:rsidR="003F052B">
        <w:rPr>
          <w:lang w:eastAsia="zh-CN"/>
        </w:rPr>
        <w:t>RAM which is freed up is wiped before reuse by another</w:t>
      </w:r>
      <w:r w:rsidR="003F052B">
        <w:rPr>
          <w:rFonts w:hint="eastAsia"/>
          <w:lang w:eastAsia="zh-CN"/>
        </w:rPr>
        <w:t xml:space="preserve"> 3GPP </w:t>
      </w:r>
      <w:r w:rsidR="00E47D3A">
        <w:rPr>
          <w:rFonts w:hint="eastAsia"/>
          <w:lang w:eastAsia="zh-CN"/>
        </w:rPr>
        <w:t>VNF</w:t>
      </w:r>
      <w:r w:rsidR="00045D02">
        <w:rPr>
          <w:rFonts w:hint="eastAsia"/>
          <w:lang w:eastAsia="zh-CN"/>
        </w:rPr>
        <w:t>. So,</w:t>
      </w:r>
      <w:r w:rsidR="00045D02" w:rsidRPr="00045D02">
        <w:rPr>
          <w:rFonts w:hint="eastAsia"/>
          <w:lang w:eastAsia="zh-CN"/>
        </w:rPr>
        <w:t xml:space="preserve"> </w:t>
      </w:r>
      <w:r w:rsidR="00193C99">
        <w:rPr>
          <w:rFonts w:hint="eastAsia"/>
          <w:lang w:eastAsia="zh-CN"/>
        </w:rPr>
        <w:t xml:space="preserve">the secure </w:t>
      </w:r>
      <w:r w:rsidR="00045D02">
        <w:rPr>
          <w:rFonts w:hint="eastAsia"/>
          <w:lang w:eastAsia="zh-CN"/>
        </w:rPr>
        <w:t xml:space="preserve">isolation of used </w:t>
      </w:r>
      <w:r w:rsidR="00045D02">
        <w:rPr>
          <w:lang w:eastAsia="zh-CN"/>
        </w:rPr>
        <w:t>resource</w:t>
      </w:r>
      <w:r w:rsidR="00045D02">
        <w:rPr>
          <w:rFonts w:hint="eastAsia"/>
          <w:lang w:eastAsia="zh-CN"/>
        </w:rPr>
        <w:t xml:space="preserve"> needs to be studied.</w:t>
      </w:r>
      <w:r w:rsidR="004F1065">
        <w:rPr>
          <w:rFonts w:hint="eastAsia"/>
          <w:lang w:eastAsia="zh-CN"/>
        </w:rPr>
        <w:t xml:space="preserve"> </w:t>
      </w:r>
    </w:p>
    <w:p w14:paraId="123F3276" w14:textId="77777777" w:rsidR="00CC7C1D" w:rsidRDefault="003F052B" w:rsidP="00CC7C1D">
      <w:pPr>
        <w:jc w:val="both"/>
        <w:rPr>
          <w:b/>
          <w:lang w:eastAsia="zh-CN"/>
        </w:rPr>
      </w:pPr>
      <w:r w:rsidRPr="00045D02">
        <w:rPr>
          <w:rFonts w:hint="eastAsia"/>
          <w:b/>
          <w:lang w:eastAsia="zh-CN"/>
        </w:rPr>
        <w:t>Conclusion:</w:t>
      </w:r>
      <w:r w:rsidRPr="00045D02">
        <w:rPr>
          <w:rFonts w:hint="eastAsia"/>
          <w:lang w:eastAsia="zh-CN"/>
        </w:rPr>
        <w:t xml:space="preserve"> it needs to study whether the SECAM in TR33.916 is applicable to </w:t>
      </w:r>
      <w:proofErr w:type="spellStart"/>
      <w:r w:rsidR="00E47D3A">
        <w:rPr>
          <w:rFonts w:hint="eastAsia"/>
          <w:lang w:eastAsia="zh-CN"/>
        </w:rPr>
        <w:t>ToE</w:t>
      </w:r>
      <w:proofErr w:type="spellEnd"/>
      <w:r w:rsidR="00E47D3A">
        <w:rPr>
          <w:rFonts w:hint="eastAsia"/>
          <w:lang w:eastAsia="zh-CN"/>
        </w:rPr>
        <w:t xml:space="preserve"> </w:t>
      </w:r>
      <w:r w:rsidRPr="00045D02">
        <w:rPr>
          <w:rFonts w:hint="eastAsia"/>
          <w:lang w:eastAsia="zh-CN"/>
        </w:rPr>
        <w:t>2 and how to crea</w:t>
      </w:r>
      <w:r w:rsidR="00E47D3A">
        <w:rPr>
          <w:rFonts w:hint="eastAsia"/>
          <w:lang w:eastAsia="zh-CN"/>
        </w:rPr>
        <w:t xml:space="preserve">t the SCAS for 3GPP </w:t>
      </w:r>
      <w:r w:rsidR="00245654">
        <w:rPr>
          <w:rFonts w:hint="eastAsia"/>
          <w:lang w:eastAsia="zh-CN"/>
        </w:rPr>
        <w:t>Virtualized network products</w:t>
      </w:r>
      <w:r w:rsidRPr="00045D02">
        <w:rPr>
          <w:rFonts w:hint="eastAsia"/>
          <w:lang w:eastAsia="zh-CN"/>
        </w:rPr>
        <w:t>.</w:t>
      </w:r>
    </w:p>
    <w:p w14:paraId="1D7F963C" w14:textId="77777777" w:rsidR="00CC7C1D" w:rsidRDefault="005111E7" w:rsidP="00CC7C1D">
      <w:pPr>
        <w:jc w:val="both"/>
        <w:rPr>
          <w:lang w:eastAsia="zh-CN"/>
        </w:rPr>
      </w:pPr>
      <w:r w:rsidRPr="005111E7">
        <w:rPr>
          <w:rFonts w:hint="eastAsia"/>
          <w:b/>
          <w:lang w:eastAsia="zh-CN"/>
        </w:rPr>
        <w:t xml:space="preserve">(3) </w:t>
      </w:r>
      <w:r w:rsidR="00E148AD" w:rsidRPr="00FF3601">
        <w:rPr>
          <w:rFonts w:hint="eastAsia"/>
          <w:b/>
          <w:lang w:eastAsia="zh-CN"/>
        </w:rPr>
        <w:t xml:space="preserve">SECAM </w:t>
      </w:r>
      <w:proofErr w:type="spellStart"/>
      <w:r w:rsidR="00E148AD" w:rsidRPr="00FF3601">
        <w:rPr>
          <w:rFonts w:hint="eastAsia"/>
          <w:b/>
          <w:lang w:eastAsia="zh-CN"/>
        </w:rPr>
        <w:t>amd</w:t>
      </w:r>
      <w:proofErr w:type="spellEnd"/>
      <w:r w:rsidR="00E148AD" w:rsidRPr="00FF3601">
        <w:rPr>
          <w:rFonts w:hint="eastAsia"/>
          <w:b/>
          <w:lang w:eastAsia="zh-CN"/>
        </w:rPr>
        <w:t xml:space="preserve"> SCAS fo</w:t>
      </w:r>
      <w:r w:rsidR="00021939">
        <w:rPr>
          <w:rFonts w:hint="eastAsia"/>
          <w:b/>
          <w:lang w:eastAsia="zh-CN"/>
        </w:rPr>
        <w:t xml:space="preserve">r </w:t>
      </w:r>
      <w:proofErr w:type="spellStart"/>
      <w:r w:rsidR="00E47D3A">
        <w:rPr>
          <w:rFonts w:hint="eastAsia"/>
          <w:b/>
          <w:lang w:eastAsia="zh-CN"/>
        </w:rPr>
        <w:t>ToE</w:t>
      </w:r>
      <w:proofErr w:type="spellEnd"/>
      <w:r w:rsidR="00E47D3A">
        <w:rPr>
          <w:rFonts w:hint="eastAsia"/>
          <w:b/>
          <w:lang w:eastAsia="zh-CN"/>
        </w:rPr>
        <w:t xml:space="preserve"> </w:t>
      </w:r>
      <w:r w:rsidR="00E148AD">
        <w:rPr>
          <w:rFonts w:hint="eastAsia"/>
          <w:b/>
          <w:lang w:eastAsia="zh-CN"/>
        </w:rPr>
        <w:t>3</w:t>
      </w:r>
      <w:r w:rsidRPr="005111E7">
        <w:rPr>
          <w:rFonts w:hint="eastAsia"/>
          <w:b/>
          <w:lang w:eastAsia="zh-CN"/>
        </w:rPr>
        <w:t xml:space="preserve">: </w:t>
      </w:r>
    </w:p>
    <w:p w14:paraId="42B34C92" w14:textId="77777777" w:rsidR="00CC7C1D" w:rsidRDefault="00021939" w:rsidP="00CC7C1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Compared with module 2, </w:t>
      </w:r>
      <w:r w:rsidR="00E47D3A">
        <w:rPr>
          <w:rFonts w:hint="eastAsia"/>
          <w:lang w:eastAsia="zh-CN"/>
        </w:rPr>
        <w:t xml:space="preserve">the ToE 3 </w:t>
      </w:r>
      <w:r w:rsidR="005111E7" w:rsidRPr="00372560">
        <w:rPr>
          <w:rFonts w:hint="eastAsia"/>
          <w:lang w:eastAsia="zh-CN"/>
        </w:rPr>
        <w:t>comprises 3GPP VNF</w:t>
      </w:r>
      <w:r>
        <w:rPr>
          <w:rFonts w:hint="eastAsia"/>
          <w:lang w:eastAsia="zh-CN"/>
        </w:rPr>
        <w:t>, Guest OS</w:t>
      </w:r>
      <w:r w:rsidR="005111E7" w:rsidRPr="00372560">
        <w:rPr>
          <w:rFonts w:hint="eastAsia"/>
          <w:lang w:eastAsia="zh-CN"/>
        </w:rPr>
        <w:t xml:space="preserve"> and virtualization layer</w:t>
      </w:r>
      <w:r>
        <w:rPr>
          <w:rFonts w:hint="eastAsia"/>
          <w:lang w:eastAsia="zh-CN"/>
        </w:rPr>
        <w:t>.</w:t>
      </w:r>
      <w:r w:rsidR="00573903">
        <w:rPr>
          <w:rFonts w:hint="eastAsia"/>
          <w:lang w:eastAsia="zh-CN"/>
        </w:rPr>
        <w:t xml:space="preserve"> </w:t>
      </w:r>
      <w:r w:rsidR="009A3C1B">
        <w:rPr>
          <w:rFonts w:hint="eastAsia"/>
          <w:lang w:eastAsia="zh-CN"/>
        </w:rPr>
        <w:t xml:space="preserve">In addition the security </w:t>
      </w:r>
      <w:r w:rsidR="0062415C">
        <w:rPr>
          <w:rFonts w:hint="eastAsia"/>
          <w:lang w:eastAsia="zh-CN"/>
        </w:rPr>
        <w:t>requirements</w:t>
      </w:r>
      <w:r w:rsidR="009A3C1B">
        <w:rPr>
          <w:rFonts w:hint="eastAsia"/>
          <w:lang w:eastAsia="zh-CN"/>
        </w:rPr>
        <w:t xml:space="preserve"> in the </w:t>
      </w:r>
      <w:proofErr w:type="spellStart"/>
      <w:r w:rsidR="00F61964">
        <w:rPr>
          <w:rFonts w:hint="eastAsia"/>
          <w:lang w:eastAsia="zh-CN"/>
        </w:rPr>
        <w:t>ToE</w:t>
      </w:r>
      <w:proofErr w:type="spellEnd"/>
      <w:r w:rsidR="009A3C1B">
        <w:rPr>
          <w:rFonts w:hint="eastAsia"/>
          <w:lang w:eastAsia="zh-CN"/>
        </w:rPr>
        <w:t xml:space="preserve"> 2, the following security </w:t>
      </w:r>
      <w:r w:rsidR="00DA0AE7">
        <w:rPr>
          <w:rFonts w:hint="eastAsia"/>
          <w:lang w:eastAsia="zh-CN"/>
        </w:rPr>
        <w:t>requirements</w:t>
      </w:r>
      <w:r w:rsidR="009A3C1B">
        <w:rPr>
          <w:rFonts w:hint="eastAsia"/>
          <w:lang w:eastAsia="zh-CN"/>
        </w:rPr>
        <w:t xml:space="preserve"> also need to be considered:</w:t>
      </w:r>
    </w:p>
    <w:p w14:paraId="738D4F88" w14:textId="77777777" w:rsidR="00CC7C1D" w:rsidRDefault="009A3C1B" w:rsidP="00CC7C1D">
      <w:pPr>
        <w:pStyle w:val="af1"/>
        <w:numPr>
          <w:ilvl w:val="0"/>
          <w:numId w:val="30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Host OS </w:t>
      </w:r>
      <w:r w:rsidR="00DA0AE7">
        <w:rPr>
          <w:rFonts w:hint="eastAsia"/>
          <w:lang w:eastAsia="zh-CN"/>
        </w:rPr>
        <w:t>security: some security assurances for OS were proposed in TS 33.117 and can be refrred by assuring host OS.</w:t>
      </w:r>
    </w:p>
    <w:p w14:paraId="0F311416" w14:textId="77777777" w:rsidR="00CC7C1D" w:rsidRDefault="00DA0AE7" w:rsidP="00CC7C1D">
      <w:pPr>
        <w:pStyle w:val="af1"/>
        <w:numPr>
          <w:ilvl w:val="0"/>
          <w:numId w:val="30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The virtualization software security: The commercial virtualization software includes some vendor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private implements and how to assuring the virtualization software security needs to be studied.</w:t>
      </w:r>
    </w:p>
    <w:p w14:paraId="68DC573F" w14:textId="77777777" w:rsidR="00CC7C1D" w:rsidRDefault="00DA0AE7" w:rsidP="00CC7C1D">
      <w:pPr>
        <w:pStyle w:val="af1"/>
        <w:numPr>
          <w:ilvl w:val="0"/>
          <w:numId w:val="30"/>
        </w:numPr>
        <w:ind w:firstLineChars="0"/>
        <w:jc w:val="both"/>
        <w:rPr>
          <w:lang w:eastAsia="zh-CN"/>
        </w:rPr>
      </w:pPr>
      <w:r>
        <w:rPr>
          <w:rFonts w:hint="eastAsia"/>
          <w:noProof/>
          <w:lang w:eastAsia="zh-CN"/>
        </w:rPr>
        <w:t>The interfaces between virtualization layer and hardware:</w:t>
      </w:r>
      <w:r>
        <w:rPr>
          <w:rFonts w:hint="eastAsia"/>
          <w:lang w:eastAsia="zh-CN"/>
        </w:rPr>
        <w:t xml:space="preserve"> </w:t>
      </w:r>
      <w:r w:rsidR="0062415C">
        <w:rPr>
          <w:rFonts w:hint="eastAsia"/>
          <w:lang w:eastAsia="zh-CN"/>
        </w:rPr>
        <w:t xml:space="preserve">security requirements and related test cases </w:t>
      </w:r>
      <w:r w:rsidR="006069FD">
        <w:rPr>
          <w:rFonts w:hint="eastAsia"/>
          <w:lang w:eastAsia="zh-CN"/>
        </w:rPr>
        <w:t>have not been</w:t>
      </w:r>
      <w:r w:rsidR="0062415C">
        <w:rPr>
          <w:rFonts w:hint="eastAsia"/>
          <w:lang w:eastAsia="zh-CN"/>
        </w:rPr>
        <w:t xml:space="preserve"> proposed</w:t>
      </w:r>
      <w:r>
        <w:rPr>
          <w:rFonts w:hint="eastAsia"/>
          <w:lang w:eastAsia="zh-CN"/>
        </w:rPr>
        <w:t xml:space="preserve"> in ETSI and 3GPP. So, it needs to study the security </w:t>
      </w:r>
      <w:r>
        <w:rPr>
          <w:lang w:eastAsia="zh-CN"/>
        </w:rPr>
        <w:t>assurance</w:t>
      </w:r>
      <w:r>
        <w:rPr>
          <w:rFonts w:hint="eastAsia"/>
          <w:lang w:eastAsia="zh-CN"/>
        </w:rPr>
        <w:t xml:space="preserve"> for the interface between</w:t>
      </w:r>
      <w:r w:rsidRPr="009C1255">
        <w:rPr>
          <w:rFonts w:hint="eastAsia"/>
          <w:b/>
          <w:lang w:eastAsia="zh-CN"/>
        </w:rPr>
        <w:t xml:space="preserve"> </w:t>
      </w:r>
      <w:r>
        <w:rPr>
          <w:rFonts w:hint="eastAsia"/>
          <w:noProof/>
          <w:lang w:eastAsia="zh-CN"/>
        </w:rPr>
        <w:t>virtualization layer and hardwar</w:t>
      </w:r>
      <w:r w:rsidRPr="00DA0AE7">
        <w:rPr>
          <w:rFonts w:hint="eastAsia"/>
          <w:noProof/>
          <w:lang w:eastAsia="zh-CN"/>
        </w:rPr>
        <w:t>e</w:t>
      </w:r>
      <w:r w:rsidRPr="00DA0AE7">
        <w:rPr>
          <w:rFonts w:hint="eastAsia"/>
          <w:lang w:eastAsia="zh-CN"/>
        </w:rPr>
        <w:t>.</w:t>
      </w:r>
    </w:p>
    <w:p w14:paraId="680C021F" w14:textId="77777777" w:rsidR="00CC7C1D" w:rsidRDefault="003F052B" w:rsidP="00CC7C1D">
      <w:pPr>
        <w:jc w:val="both"/>
        <w:rPr>
          <w:lang w:eastAsia="zh-CN"/>
        </w:rPr>
      </w:pPr>
      <w:r w:rsidRPr="003F052B">
        <w:rPr>
          <w:rFonts w:hint="eastAsia"/>
          <w:b/>
          <w:lang w:eastAsia="zh-CN"/>
        </w:rPr>
        <w:t xml:space="preserve">Conclusion: </w:t>
      </w:r>
      <w:r>
        <w:rPr>
          <w:rFonts w:hint="eastAsia"/>
          <w:lang w:eastAsia="zh-CN"/>
        </w:rPr>
        <w:t xml:space="preserve">it needs to study whether the SECAM in TR33.916 is applicable to </w:t>
      </w:r>
      <w:r w:rsidR="00E47D3A">
        <w:rPr>
          <w:rFonts w:hint="eastAsia"/>
          <w:lang w:eastAsia="zh-CN"/>
        </w:rPr>
        <w:t>the ToE</w:t>
      </w:r>
      <w:r>
        <w:rPr>
          <w:rFonts w:hint="eastAsia"/>
          <w:lang w:eastAsia="zh-CN"/>
        </w:rPr>
        <w:t xml:space="preserve"> 3 and how to crea</w:t>
      </w:r>
      <w:r w:rsidR="00E47D3A">
        <w:rPr>
          <w:rFonts w:hint="eastAsia"/>
          <w:lang w:eastAsia="zh-CN"/>
        </w:rPr>
        <w:t xml:space="preserve">t the SCAS for 3GPP </w:t>
      </w:r>
      <w:r w:rsidR="00245654">
        <w:rPr>
          <w:rFonts w:hint="eastAsia"/>
          <w:lang w:eastAsia="zh-CN"/>
        </w:rPr>
        <w:t>Virtualized network products</w:t>
      </w:r>
      <w:r>
        <w:rPr>
          <w:rFonts w:hint="eastAsia"/>
          <w:lang w:eastAsia="zh-CN"/>
        </w:rPr>
        <w:t>.</w:t>
      </w:r>
    </w:p>
    <w:p w14:paraId="2FBA513B" w14:textId="77777777" w:rsidR="00CC7C1D" w:rsidRDefault="00BB2CA2" w:rsidP="00CC7C1D">
      <w:pPr>
        <w:jc w:val="both"/>
        <w:rPr>
          <w:lang w:eastAsia="zh-CN"/>
        </w:rPr>
      </w:pPr>
      <w:r w:rsidRPr="000E2EFE">
        <w:rPr>
          <w:rFonts w:hint="eastAsia"/>
          <w:lang w:eastAsia="zh-CN"/>
        </w:rPr>
        <w:t xml:space="preserve"> </w:t>
      </w:r>
      <w:r w:rsidR="002D5DE8" w:rsidRPr="005111E7">
        <w:rPr>
          <w:rFonts w:hint="eastAsia"/>
          <w:b/>
          <w:lang w:eastAsia="zh-CN"/>
        </w:rPr>
        <w:t>(</w:t>
      </w:r>
      <w:r w:rsidR="002D5DE8">
        <w:rPr>
          <w:rFonts w:hint="eastAsia"/>
          <w:b/>
          <w:lang w:eastAsia="zh-CN"/>
        </w:rPr>
        <w:t>4</w:t>
      </w:r>
      <w:r w:rsidR="002D5DE8" w:rsidRPr="005111E7">
        <w:rPr>
          <w:rFonts w:hint="eastAsia"/>
          <w:b/>
          <w:lang w:eastAsia="zh-CN"/>
        </w:rPr>
        <w:t xml:space="preserve">) </w:t>
      </w:r>
      <w:r w:rsidR="00481626" w:rsidRPr="00FF3601">
        <w:rPr>
          <w:rFonts w:hint="eastAsia"/>
          <w:b/>
          <w:lang w:eastAsia="zh-CN"/>
        </w:rPr>
        <w:t xml:space="preserve">SECAM </w:t>
      </w:r>
      <w:proofErr w:type="spellStart"/>
      <w:r w:rsidR="00481626" w:rsidRPr="00FF3601">
        <w:rPr>
          <w:rFonts w:hint="eastAsia"/>
          <w:b/>
          <w:lang w:eastAsia="zh-CN"/>
        </w:rPr>
        <w:t>amd</w:t>
      </w:r>
      <w:proofErr w:type="spellEnd"/>
      <w:r w:rsidR="00481626" w:rsidRPr="00FF3601">
        <w:rPr>
          <w:rFonts w:hint="eastAsia"/>
          <w:b/>
          <w:lang w:eastAsia="zh-CN"/>
        </w:rPr>
        <w:t xml:space="preserve"> SCAS fo</w:t>
      </w:r>
      <w:r w:rsidR="00481626">
        <w:rPr>
          <w:rFonts w:hint="eastAsia"/>
          <w:b/>
          <w:lang w:eastAsia="zh-CN"/>
        </w:rPr>
        <w:t xml:space="preserve">r </w:t>
      </w:r>
      <w:proofErr w:type="spellStart"/>
      <w:r w:rsidR="00E47D3A">
        <w:rPr>
          <w:rFonts w:hint="eastAsia"/>
          <w:b/>
          <w:lang w:eastAsia="zh-CN"/>
        </w:rPr>
        <w:t>ToE</w:t>
      </w:r>
      <w:proofErr w:type="spellEnd"/>
      <w:r w:rsidR="00481626">
        <w:rPr>
          <w:rFonts w:hint="eastAsia"/>
          <w:b/>
          <w:lang w:eastAsia="zh-CN"/>
        </w:rPr>
        <w:t xml:space="preserve"> 4</w:t>
      </w:r>
      <w:r w:rsidR="002D5DE8" w:rsidRPr="005111E7">
        <w:rPr>
          <w:rFonts w:hint="eastAsia"/>
          <w:b/>
          <w:lang w:eastAsia="zh-CN"/>
        </w:rPr>
        <w:t xml:space="preserve">: </w:t>
      </w:r>
    </w:p>
    <w:p w14:paraId="19CB027A" w14:textId="77777777" w:rsidR="00CC7C1D" w:rsidRDefault="002D5DE8" w:rsidP="00CC7C1D">
      <w:pPr>
        <w:jc w:val="both"/>
        <w:rPr>
          <w:lang w:eastAsia="zh-CN"/>
        </w:rPr>
      </w:pPr>
      <w:r>
        <w:rPr>
          <w:rFonts w:hint="eastAsia"/>
          <w:lang w:eastAsia="zh-CN"/>
        </w:rPr>
        <w:t>In addition</w:t>
      </w:r>
      <w:r w:rsidR="006069FD">
        <w:rPr>
          <w:rFonts w:hint="eastAsia"/>
          <w:lang w:eastAsia="zh-CN"/>
        </w:rPr>
        <w:t xml:space="preserve"> to</w:t>
      </w:r>
      <w:r>
        <w:rPr>
          <w:rFonts w:hint="eastAsia"/>
          <w:lang w:eastAsia="zh-CN"/>
        </w:rPr>
        <w:t xml:space="preserve"> the security </w:t>
      </w:r>
      <w:r w:rsidR="00C340FC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 xml:space="preserve"> in </w:t>
      </w:r>
      <w:proofErr w:type="spellStart"/>
      <w:r w:rsidR="005B4876">
        <w:rPr>
          <w:rFonts w:hint="eastAsia"/>
          <w:lang w:eastAsia="zh-CN"/>
        </w:rPr>
        <w:t>ToE</w:t>
      </w:r>
      <w:proofErr w:type="spellEnd"/>
      <w:r w:rsidR="005B4876">
        <w:rPr>
          <w:rFonts w:hint="eastAsia"/>
          <w:lang w:eastAsia="zh-CN"/>
        </w:rPr>
        <w:t xml:space="preserve"> </w:t>
      </w:r>
      <w:r w:rsidR="005A393A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, the security </w:t>
      </w:r>
      <w:r w:rsidR="00C340FC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 w:rsidR="005A393A">
        <w:rPr>
          <w:rFonts w:hint="eastAsia"/>
          <w:lang w:eastAsia="zh-CN"/>
        </w:rPr>
        <w:t xml:space="preserve">of hardware </w:t>
      </w:r>
      <w:r>
        <w:rPr>
          <w:rFonts w:hint="eastAsia"/>
          <w:lang w:eastAsia="zh-CN"/>
        </w:rPr>
        <w:t>need to</w:t>
      </w:r>
      <w:r w:rsidR="005A393A">
        <w:rPr>
          <w:rFonts w:hint="eastAsia"/>
          <w:lang w:eastAsia="zh-CN"/>
        </w:rPr>
        <w:t xml:space="preserve"> be considered.</w:t>
      </w:r>
      <w:r w:rsidR="00937322">
        <w:rPr>
          <w:rFonts w:hint="eastAsia"/>
          <w:lang w:eastAsia="zh-CN"/>
        </w:rPr>
        <w:t xml:space="preserve"> The security requirement and related test case about no un</w:t>
      </w:r>
      <w:r w:rsidR="005B4876">
        <w:rPr>
          <w:rFonts w:hint="eastAsia"/>
          <w:lang w:eastAsia="zh-CN"/>
        </w:rPr>
        <w:t>u</w:t>
      </w:r>
      <w:r w:rsidR="00937322">
        <w:rPr>
          <w:rFonts w:hint="eastAsia"/>
          <w:lang w:eastAsia="zh-CN"/>
        </w:rPr>
        <w:t xml:space="preserve">sed hardware functions was proposed in TS33.117 and can be referred by the SCAS for 3GPP </w:t>
      </w:r>
      <w:r w:rsidR="00245654">
        <w:rPr>
          <w:rFonts w:hint="eastAsia"/>
          <w:lang w:eastAsia="zh-CN"/>
        </w:rPr>
        <w:t>Virtualized network products</w:t>
      </w:r>
      <w:r w:rsidR="00937322">
        <w:rPr>
          <w:rFonts w:hint="eastAsia"/>
          <w:lang w:eastAsia="zh-CN"/>
        </w:rPr>
        <w:t xml:space="preserve">. Some security </w:t>
      </w:r>
      <w:r w:rsidR="00937322">
        <w:rPr>
          <w:lang w:eastAsia="zh-CN"/>
        </w:rPr>
        <w:t>requirements</w:t>
      </w:r>
      <w:r w:rsidR="00937322">
        <w:rPr>
          <w:rFonts w:hint="eastAsia"/>
          <w:lang w:eastAsia="zh-CN"/>
        </w:rPr>
        <w:t xml:space="preserve"> of hardware such as secure boot were</w:t>
      </w:r>
      <w:r w:rsidR="006069FD">
        <w:rPr>
          <w:rFonts w:hint="eastAsia"/>
          <w:lang w:eastAsia="zh-CN"/>
        </w:rPr>
        <w:t xml:space="preserve"> </w:t>
      </w:r>
      <w:r w:rsidR="00937322">
        <w:rPr>
          <w:rFonts w:hint="eastAsia"/>
          <w:lang w:eastAsia="zh-CN"/>
        </w:rPr>
        <w:t xml:space="preserve">proposed by ETSI and can also be refrred. The related test cases need to be studied. </w:t>
      </w:r>
    </w:p>
    <w:p w14:paraId="1C2AC515" w14:textId="77777777" w:rsidR="00CC7C1D" w:rsidRDefault="003F052B" w:rsidP="00CC7C1D">
      <w:pPr>
        <w:jc w:val="both"/>
        <w:rPr>
          <w:lang w:eastAsia="zh-CN"/>
        </w:rPr>
      </w:pPr>
      <w:r w:rsidRPr="004F1065">
        <w:rPr>
          <w:rFonts w:hint="eastAsia"/>
          <w:b/>
          <w:lang w:eastAsia="zh-CN"/>
        </w:rPr>
        <w:t xml:space="preserve">Conclusion: </w:t>
      </w:r>
      <w:r>
        <w:rPr>
          <w:rFonts w:hint="eastAsia"/>
          <w:lang w:eastAsia="zh-CN"/>
        </w:rPr>
        <w:t xml:space="preserve">it needs to study whether the SECAM in TR33.916 is applicable to </w:t>
      </w:r>
      <w:r w:rsidR="00E47D3A">
        <w:rPr>
          <w:rFonts w:hint="eastAsia"/>
          <w:lang w:eastAsia="zh-CN"/>
        </w:rPr>
        <w:t>the ToE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4 and how to creat the</w:t>
      </w:r>
      <w:r w:rsidR="00E47D3A">
        <w:rPr>
          <w:rFonts w:hint="eastAsia"/>
          <w:lang w:eastAsia="zh-CN"/>
        </w:rPr>
        <w:t xml:space="preserve"> SCAS for 3GPP </w:t>
      </w:r>
      <w:r w:rsidR="00245654">
        <w:rPr>
          <w:rFonts w:hint="eastAsia"/>
          <w:lang w:eastAsia="zh-CN"/>
        </w:rPr>
        <w:t>Virtualized network products</w:t>
      </w:r>
      <w:r>
        <w:rPr>
          <w:rFonts w:hint="eastAsia"/>
          <w:lang w:eastAsia="zh-CN"/>
        </w:rPr>
        <w:t>.</w:t>
      </w:r>
    </w:p>
    <w:p w14:paraId="2FD78A66" w14:textId="77777777" w:rsidR="00625C48" w:rsidRDefault="00D82E9B" w:rsidP="00625C48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 w:rsidR="00625C48">
        <w:tab/>
      </w:r>
      <w:r w:rsidR="00625C48">
        <w:rPr>
          <w:rFonts w:hint="eastAsia"/>
          <w:lang w:eastAsia="zh-CN"/>
        </w:rPr>
        <w:t xml:space="preserve">Way forward of 3GPP </w:t>
      </w:r>
      <w:r w:rsidR="00245654">
        <w:rPr>
          <w:rFonts w:hint="eastAsia"/>
          <w:lang w:eastAsia="zh-CN"/>
        </w:rPr>
        <w:t>Virtualized network products</w:t>
      </w:r>
      <w:r w:rsidR="005E19D3">
        <w:rPr>
          <w:lang w:eastAsia="zh-CN"/>
        </w:rPr>
        <w:t>’</w:t>
      </w:r>
      <w:r w:rsidR="00B5657F">
        <w:rPr>
          <w:rFonts w:hint="eastAsia"/>
          <w:lang w:eastAsia="zh-CN"/>
        </w:rPr>
        <w:t xml:space="preserve"> </w:t>
      </w:r>
      <w:r w:rsidR="004E20DE">
        <w:rPr>
          <w:rFonts w:hint="eastAsia"/>
          <w:lang w:eastAsia="zh-CN"/>
        </w:rPr>
        <w:t xml:space="preserve">SECAM and </w:t>
      </w:r>
      <w:r w:rsidR="00B5657F">
        <w:rPr>
          <w:rFonts w:hint="eastAsia"/>
          <w:lang w:eastAsia="zh-CN"/>
        </w:rPr>
        <w:t>SCAS</w:t>
      </w:r>
    </w:p>
    <w:p w14:paraId="7AE547BD" w14:textId="77777777" w:rsidR="00CC7C1D" w:rsidRDefault="00937322" w:rsidP="00CC7C1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the above analysis, </w:t>
      </w:r>
      <w:r w:rsidR="00B5657F">
        <w:rPr>
          <w:rFonts w:hint="eastAsia"/>
          <w:lang w:eastAsia="zh-CN"/>
        </w:rPr>
        <w:t xml:space="preserve">the following steps </w:t>
      </w:r>
      <w:r>
        <w:rPr>
          <w:rFonts w:hint="eastAsia"/>
          <w:lang w:eastAsia="zh-CN"/>
        </w:rPr>
        <w:t xml:space="preserve">for 3GPP </w:t>
      </w:r>
      <w:r w:rsidR="00245654">
        <w:rPr>
          <w:rFonts w:hint="eastAsia"/>
          <w:lang w:eastAsia="zh-CN"/>
        </w:rPr>
        <w:t>Virtualized network products</w:t>
      </w:r>
      <w:r w:rsidR="005E19D3">
        <w:rPr>
          <w:lang w:eastAsia="zh-CN"/>
        </w:rPr>
        <w:t>’</w:t>
      </w:r>
      <w:r>
        <w:rPr>
          <w:rFonts w:hint="eastAsia"/>
          <w:lang w:eastAsia="zh-CN"/>
        </w:rPr>
        <w:t xml:space="preserve"> </w:t>
      </w:r>
      <w:r w:rsidR="00E47D3A">
        <w:rPr>
          <w:rFonts w:hint="eastAsia"/>
          <w:lang w:eastAsia="zh-CN"/>
        </w:rPr>
        <w:t xml:space="preserve">SECAM and </w:t>
      </w:r>
      <w:r>
        <w:rPr>
          <w:rFonts w:hint="eastAsia"/>
          <w:lang w:eastAsia="zh-CN"/>
        </w:rPr>
        <w:t xml:space="preserve">SCAS </w:t>
      </w:r>
      <w:r w:rsidR="00B5657F">
        <w:rPr>
          <w:rFonts w:hint="eastAsia"/>
          <w:lang w:eastAsia="zh-CN"/>
        </w:rPr>
        <w:t>can be considered:</w:t>
      </w:r>
    </w:p>
    <w:p w14:paraId="48FE11F3" w14:textId="77777777" w:rsidR="00CC7C1D" w:rsidRDefault="00F868BE" w:rsidP="00CC7C1D">
      <w:pPr>
        <w:pStyle w:val="af1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Step</w:t>
      </w:r>
      <w:r w:rsidR="00B5657F">
        <w:rPr>
          <w:rFonts w:hint="eastAsia"/>
          <w:lang w:eastAsia="zh-CN"/>
        </w:rPr>
        <w:t xml:space="preserve">1: </w:t>
      </w:r>
      <w:r>
        <w:rPr>
          <w:rFonts w:hint="eastAsia"/>
          <w:lang w:eastAsia="zh-CN"/>
        </w:rPr>
        <w:t xml:space="preserve">study </w:t>
      </w:r>
      <w:r w:rsidR="00E47D3A">
        <w:rPr>
          <w:rFonts w:hint="eastAsia"/>
          <w:lang w:eastAsia="zh-CN"/>
        </w:rPr>
        <w:t>ToE of SCAS for</w:t>
      </w:r>
      <w:r>
        <w:rPr>
          <w:rFonts w:hint="eastAsia"/>
          <w:lang w:eastAsia="zh-CN"/>
        </w:rPr>
        <w:t xml:space="preserve"> 3GPP </w:t>
      </w:r>
      <w:r w:rsidR="00245654">
        <w:rPr>
          <w:rFonts w:hint="eastAsia"/>
          <w:lang w:eastAsia="zh-CN"/>
        </w:rPr>
        <w:t>Virtualized network products</w:t>
      </w:r>
      <w:r>
        <w:rPr>
          <w:rFonts w:hint="eastAsia"/>
          <w:lang w:eastAsia="zh-CN"/>
        </w:rPr>
        <w:t xml:space="preserve"> </w:t>
      </w:r>
    </w:p>
    <w:p w14:paraId="56036D85" w14:textId="77777777" w:rsidR="00CC7C1D" w:rsidRDefault="00F868BE" w:rsidP="00CC7C1D">
      <w:pPr>
        <w:pStyle w:val="af1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Step2: study the SECAM of the 3GPP </w:t>
      </w:r>
      <w:r w:rsidR="00245654">
        <w:rPr>
          <w:rFonts w:hint="eastAsia"/>
          <w:lang w:eastAsia="zh-CN"/>
        </w:rPr>
        <w:t>Virtualized network products</w:t>
      </w:r>
      <w:r>
        <w:rPr>
          <w:rFonts w:hint="eastAsia"/>
          <w:lang w:eastAsia="zh-CN"/>
        </w:rPr>
        <w:t xml:space="preserve"> based on the </w:t>
      </w:r>
      <w:r w:rsidR="00F267D9">
        <w:rPr>
          <w:rFonts w:hint="eastAsia"/>
          <w:lang w:eastAsia="zh-CN"/>
        </w:rPr>
        <w:t>defined</w:t>
      </w:r>
      <w:r>
        <w:rPr>
          <w:rFonts w:hint="eastAsia"/>
          <w:lang w:eastAsia="zh-CN"/>
        </w:rPr>
        <w:t xml:space="preserve"> </w:t>
      </w:r>
      <w:r w:rsidR="00E47D3A">
        <w:rPr>
          <w:rFonts w:hint="eastAsia"/>
          <w:lang w:eastAsia="zh-CN"/>
        </w:rPr>
        <w:t>ToE</w:t>
      </w:r>
      <w:r w:rsidR="00937322">
        <w:rPr>
          <w:rFonts w:hint="eastAsia"/>
          <w:lang w:eastAsia="zh-CN"/>
        </w:rPr>
        <w:t xml:space="preserve"> and the SECAM in TR33.916</w:t>
      </w:r>
      <w:r>
        <w:rPr>
          <w:rFonts w:hint="eastAsia"/>
          <w:lang w:eastAsia="zh-CN"/>
        </w:rPr>
        <w:t xml:space="preserve">. </w:t>
      </w:r>
    </w:p>
    <w:p w14:paraId="5C8D63C7" w14:textId="77777777" w:rsidR="00CC7C1D" w:rsidRDefault="00F868BE" w:rsidP="00CC7C1D">
      <w:pPr>
        <w:pStyle w:val="af1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Step3: identify </w:t>
      </w:r>
      <w:r w:rsidR="003F052B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additional security requirements </w:t>
      </w:r>
      <w:r w:rsidR="00067763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 w:rsidR="00F267D9">
        <w:rPr>
          <w:rFonts w:hint="eastAsia"/>
          <w:lang w:eastAsia="zh-CN"/>
        </w:rPr>
        <w:t>the ToE</w:t>
      </w:r>
      <w:r w:rsidR="00067763">
        <w:rPr>
          <w:rFonts w:hint="eastAsia"/>
          <w:lang w:eastAsia="zh-CN"/>
        </w:rPr>
        <w:t>. If the security requirements are identified</w:t>
      </w:r>
      <w:r w:rsidR="00521005">
        <w:rPr>
          <w:rFonts w:hint="eastAsia"/>
          <w:lang w:eastAsia="zh-CN"/>
        </w:rPr>
        <w:t xml:space="preserve"> by</w:t>
      </w:r>
      <w:r w:rsidR="00067763">
        <w:rPr>
          <w:rFonts w:hint="eastAsia"/>
          <w:lang w:eastAsia="zh-CN"/>
        </w:rPr>
        <w:t xml:space="preserve"> the ETSI </w:t>
      </w:r>
      <w:r w:rsidR="00937322">
        <w:rPr>
          <w:rFonts w:hint="eastAsia"/>
          <w:lang w:eastAsia="zh-CN"/>
        </w:rPr>
        <w:t xml:space="preserve">or 3GPP </w:t>
      </w:r>
      <w:r w:rsidR="00067763">
        <w:rPr>
          <w:rFonts w:hint="eastAsia"/>
          <w:lang w:eastAsia="zh-CN"/>
        </w:rPr>
        <w:t>specifications</w:t>
      </w:r>
      <w:r w:rsidR="00521005">
        <w:rPr>
          <w:rFonts w:hint="eastAsia"/>
          <w:lang w:eastAsia="zh-CN"/>
        </w:rPr>
        <w:t>, they</w:t>
      </w:r>
      <w:r w:rsidR="00067763">
        <w:rPr>
          <w:rFonts w:hint="eastAsia"/>
          <w:lang w:eastAsia="zh-CN"/>
        </w:rPr>
        <w:t xml:space="preserve"> can be refe</w:t>
      </w:r>
      <w:r w:rsidR="00F24763">
        <w:rPr>
          <w:rFonts w:hint="eastAsia"/>
          <w:lang w:eastAsia="zh-CN"/>
        </w:rPr>
        <w:t>r</w:t>
      </w:r>
      <w:r w:rsidR="00067763">
        <w:rPr>
          <w:rFonts w:hint="eastAsia"/>
          <w:lang w:eastAsia="zh-CN"/>
        </w:rPr>
        <w:t>red.</w:t>
      </w:r>
    </w:p>
    <w:p w14:paraId="3739A8AD" w14:textId="77777777" w:rsidR="00CC7C1D" w:rsidRDefault="00067763" w:rsidP="00CC7C1D">
      <w:pPr>
        <w:pStyle w:val="af1"/>
        <w:numPr>
          <w:ilvl w:val="0"/>
          <w:numId w:val="32"/>
        </w:numPr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Step4: creat </w:t>
      </w:r>
      <w:r w:rsidR="003F052B">
        <w:rPr>
          <w:rFonts w:hint="eastAsia"/>
          <w:lang w:eastAsia="zh-CN"/>
        </w:rPr>
        <w:t xml:space="preserve">the additional </w:t>
      </w:r>
      <w:r>
        <w:rPr>
          <w:rFonts w:hint="eastAsia"/>
          <w:lang w:eastAsia="zh-CN"/>
        </w:rPr>
        <w:t>test cases</w:t>
      </w:r>
      <w:r w:rsidR="003F052B">
        <w:rPr>
          <w:rFonts w:hint="eastAsia"/>
          <w:lang w:eastAsia="zh-CN"/>
        </w:rPr>
        <w:t xml:space="preserve"> </w:t>
      </w:r>
      <w:r w:rsidR="00E47D3A">
        <w:rPr>
          <w:rFonts w:hint="eastAsia"/>
          <w:lang w:eastAsia="zh-CN"/>
        </w:rPr>
        <w:t>for</w:t>
      </w:r>
      <w:r w:rsidR="003F052B">
        <w:rPr>
          <w:rFonts w:hint="eastAsia"/>
          <w:lang w:eastAsia="zh-CN"/>
        </w:rPr>
        <w:t xml:space="preserve"> </w:t>
      </w:r>
      <w:r w:rsidR="00E47D3A">
        <w:rPr>
          <w:rFonts w:hint="eastAsia"/>
          <w:lang w:eastAsia="zh-CN"/>
        </w:rPr>
        <w:t xml:space="preserve">ToE of SCAS for 3GPP </w:t>
      </w:r>
      <w:r w:rsidR="00245654">
        <w:rPr>
          <w:rFonts w:hint="eastAsia"/>
          <w:lang w:eastAsia="zh-CN"/>
        </w:rPr>
        <w:t>Virtualized network products</w:t>
      </w:r>
      <w:r>
        <w:rPr>
          <w:rFonts w:hint="eastAsia"/>
          <w:lang w:eastAsia="zh-CN"/>
        </w:rPr>
        <w:t xml:space="preserve">. </w:t>
      </w:r>
      <w:r w:rsidR="008B4F84">
        <w:rPr>
          <w:rFonts w:hint="eastAsia"/>
          <w:lang w:eastAsia="zh-CN"/>
        </w:rPr>
        <w:t>If the test cases are identified by 3GPP, they can be referred</w:t>
      </w:r>
      <w:r>
        <w:rPr>
          <w:rFonts w:hint="eastAsia"/>
          <w:lang w:eastAsia="zh-CN"/>
        </w:rPr>
        <w:t>.</w:t>
      </w:r>
    </w:p>
    <w:p w14:paraId="3A08D774" w14:textId="77777777" w:rsidR="006F231C" w:rsidRDefault="00D82E9B" w:rsidP="006F231C">
      <w:pPr>
        <w:pStyle w:val="1"/>
      </w:pPr>
      <w:r>
        <w:rPr>
          <w:rFonts w:hint="eastAsia"/>
          <w:lang w:eastAsia="zh-CN"/>
        </w:rPr>
        <w:t>5</w:t>
      </w:r>
      <w:r w:rsidR="006F231C">
        <w:tab/>
        <w:t>Detailed proposal</w:t>
      </w:r>
    </w:p>
    <w:p w14:paraId="003E587C" w14:textId="4901028D" w:rsidR="006F231C" w:rsidRDefault="006F231C" w:rsidP="006F231C">
      <w:pPr>
        <w:rPr>
          <w:noProof/>
        </w:rPr>
      </w:pPr>
      <w:r>
        <w:rPr>
          <w:noProof/>
        </w:rPr>
        <w:t>SA3 is kindly requested to</w:t>
      </w:r>
      <w:r w:rsidR="00F72397">
        <w:rPr>
          <w:noProof/>
        </w:rPr>
        <w:t xml:space="preserve"> take into account the proposal</w:t>
      </w:r>
      <w:r>
        <w:rPr>
          <w:noProof/>
        </w:rPr>
        <w:t xml:space="preserve"> </w:t>
      </w:r>
      <w:r w:rsidR="00F72397">
        <w:rPr>
          <w:rFonts w:hint="eastAsia"/>
          <w:noProof/>
          <w:lang w:eastAsia="zh-CN"/>
        </w:rPr>
        <w:t xml:space="preserve">of </w:t>
      </w:r>
      <w:r w:rsidR="004E20DE">
        <w:rPr>
          <w:rFonts w:hint="eastAsia"/>
          <w:noProof/>
          <w:lang w:eastAsia="zh-CN"/>
        </w:rPr>
        <w:t xml:space="preserve">studying SECAM and </w:t>
      </w:r>
      <w:r w:rsidR="006F0B18">
        <w:rPr>
          <w:rFonts w:hint="eastAsia"/>
          <w:noProof/>
          <w:lang w:eastAsia="zh-CN"/>
        </w:rPr>
        <w:t>SCAS</w:t>
      </w:r>
      <w:r w:rsidR="00E47D3A">
        <w:rPr>
          <w:rFonts w:hint="eastAsia"/>
          <w:noProof/>
          <w:lang w:eastAsia="zh-CN"/>
        </w:rPr>
        <w:t xml:space="preserve"> for </w:t>
      </w:r>
      <w:r w:rsidR="00032593">
        <w:rPr>
          <w:rFonts w:hint="eastAsia"/>
          <w:noProof/>
          <w:lang w:eastAsia="zh-CN"/>
        </w:rPr>
        <w:t xml:space="preserve">3GPP </w:t>
      </w:r>
      <w:r w:rsidR="00245654">
        <w:rPr>
          <w:rFonts w:hint="eastAsia"/>
          <w:noProof/>
          <w:lang w:eastAsia="zh-CN"/>
        </w:rPr>
        <w:t>Virtualized network products</w:t>
      </w:r>
      <w:r w:rsidR="004E20DE">
        <w:rPr>
          <w:rFonts w:hint="eastAsia"/>
          <w:noProof/>
          <w:lang w:eastAsia="zh-CN"/>
        </w:rPr>
        <w:t xml:space="preserve"> </w:t>
      </w:r>
      <w:r w:rsidR="00F72397">
        <w:rPr>
          <w:rFonts w:hint="eastAsia"/>
          <w:noProof/>
          <w:lang w:eastAsia="zh-CN"/>
        </w:rPr>
        <w:t xml:space="preserve">and approve the proposed </w:t>
      </w:r>
      <w:r w:rsidR="00B83FE5">
        <w:rPr>
          <w:rFonts w:hint="eastAsia"/>
          <w:noProof/>
          <w:lang w:eastAsia="zh-CN"/>
        </w:rPr>
        <w:t xml:space="preserve">SID </w:t>
      </w:r>
      <w:r w:rsidR="00FE6778">
        <w:rPr>
          <w:rFonts w:hint="eastAsia"/>
          <w:noProof/>
          <w:lang w:eastAsia="zh-CN"/>
        </w:rPr>
        <w:t>in S3-182427.</w:t>
      </w:r>
      <w:bookmarkStart w:id="2" w:name="_GoBack"/>
      <w:bookmarkEnd w:id="2"/>
      <w:r w:rsidR="00F72397">
        <w:rPr>
          <w:rFonts w:hint="eastAsia"/>
          <w:noProof/>
          <w:lang w:eastAsia="zh-CN"/>
        </w:rPr>
        <w:t xml:space="preserve"> </w:t>
      </w:r>
    </w:p>
    <w:p w14:paraId="72D52A44" w14:textId="77777777" w:rsidR="006F231C" w:rsidRPr="00315755" w:rsidRDefault="006F231C" w:rsidP="006F231C">
      <w:pPr>
        <w:rPr>
          <w:b/>
          <w:noProof/>
          <w:lang w:eastAsia="zh-CN"/>
        </w:rPr>
      </w:pPr>
    </w:p>
    <w:p w14:paraId="76C36CC2" w14:textId="77777777" w:rsidR="006F231C" w:rsidRPr="006F231C" w:rsidRDefault="006F231C" w:rsidP="006F231C">
      <w:pPr>
        <w:rPr>
          <w:lang w:eastAsia="zh-CN"/>
        </w:rPr>
      </w:pPr>
    </w:p>
    <w:sectPr w:rsidR="006F231C" w:rsidRPr="006F231C" w:rsidSect="00C4363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7E6B79" w14:textId="77777777" w:rsidR="00CE5DDB" w:rsidRDefault="00CE5DDB">
      <w:r>
        <w:separator/>
      </w:r>
    </w:p>
  </w:endnote>
  <w:endnote w:type="continuationSeparator" w:id="0">
    <w:p w14:paraId="45EA2D0F" w14:textId="77777777" w:rsidR="00CE5DDB" w:rsidRDefault="00CE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9B22BA" w14:textId="77777777" w:rsidR="00CE5DDB" w:rsidRDefault="00CE5DDB">
      <w:r>
        <w:separator/>
      </w:r>
    </w:p>
  </w:footnote>
  <w:footnote w:type="continuationSeparator" w:id="0">
    <w:p w14:paraId="585071C5" w14:textId="77777777" w:rsidR="00CE5DDB" w:rsidRDefault="00CE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556689"/>
    <w:multiLevelType w:val="hybridMultilevel"/>
    <w:tmpl w:val="C502844E"/>
    <w:lvl w:ilvl="0" w:tplc="559E01D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67D2291"/>
    <w:multiLevelType w:val="hybridMultilevel"/>
    <w:tmpl w:val="9AEE17E8"/>
    <w:lvl w:ilvl="0" w:tplc="04090009">
      <w:start w:val="1"/>
      <w:numFmt w:val="bullet"/>
      <w:lvlText w:val=""/>
      <w:lvlJc w:val="left"/>
      <w:pPr>
        <w:ind w:left="9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11">
    <w:nsid w:val="092626AD"/>
    <w:multiLevelType w:val="hybridMultilevel"/>
    <w:tmpl w:val="C4B60D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9552711"/>
    <w:multiLevelType w:val="multilevel"/>
    <w:tmpl w:val="E0A4B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3DF01DE"/>
    <w:multiLevelType w:val="hybridMultilevel"/>
    <w:tmpl w:val="32904E8C"/>
    <w:lvl w:ilvl="0" w:tplc="937C92C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4BB0D89"/>
    <w:multiLevelType w:val="hybridMultilevel"/>
    <w:tmpl w:val="B0BEE7E6"/>
    <w:lvl w:ilvl="0" w:tplc="63E6DF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F47444"/>
    <w:multiLevelType w:val="hybridMultilevel"/>
    <w:tmpl w:val="70CCDC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2CB56569"/>
    <w:multiLevelType w:val="hybridMultilevel"/>
    <w:tmpl w:val="4648B0AC"/>
    <w:lvl w:ilvl="0" w:tplc="890AE5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9B3856"/>
    <w:multiLevelType w:val="hybridMultilevel"/>
    <w:tmpl w:val="F990B41A"/>
    <w:lvl w:ilvl="0" w:tplc="421486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5E42394"/>
    <w:multiLevelType w:val="hybridMultilevel"/>
    <w:tmpl w:val="1A045540"/>
    <w:lvl w:ilvl="0" w:tplc="0352AF0C">
      <w:numFmt w:val="bullet"/>
      <w:lvlText w:val="-"/>
      <w:lvlJc w:val="left"/>
      <w:pPr>
        <w:ind w:left="463" w:hanging="42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38931053"/>
    <w:multiLevelType w:val="hybridMultilevel"/>
    <w:tmpl w:val="0102299E"/>
    <w:lvl w:ilvl="0" w:tplc="9DC2CBEA">
      <w:numFmt w:val="bullet"/>
      <w:lvlText w:val="-"/>
      <w:lvlJc w:val="left"/>
      <w:pPr>
        <w:ind w:left="8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9E255B4"/>
    <w:multiLevelType w:val="hybridMultilevel"/>
    <w:tmpl w:val="1C346610"/>
    <w:lvl w:ilvl="0" w:tplc="F88A6F5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4BD97B33"/>
    <w:multiLevelType w:val="hybridMultilevel"/>
    <w:tmpl w:val="3F32AD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D3D699A"/>
    <w:multiLevelType w:val="hybridMultilevel"/>
    <w:tmpl w:val="FE8624F4"/>
    <w:lvl w:ilvl="0" w:tplc="421486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2FC61C5"/>
    <w:multiLevelType w:val="hybridMultilevel"/>
    <w:tmpl w:val="880E138C"/>
    <w:lvl w:ilvl="0" w:tplc="9DC2CBEA">
      <w:numFmt w:val="bullet"/>
      <w:lvlText w:val="-"/>
      <w:lvlJc w:val="left"/>
      <w:pPr>
        <w:ind w:left="8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2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>
    <w:nsid w:val="54866427"/>
    <w:multiLevelType w:val="hybridMultilevel"/>
    <w:tmpl w:val="8620E8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>
    <w:nsid w:val="627871D9"/>
    <w:multiLevelType w:val="hybridMultilevel"/>
    <w:tmpl w:val="1E74B668"/>
    <w:lvl w:ilvl="0" w:tplc="14F8B854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64B301AC"/>
    <w:multiLevelType w:val="hybridMultilevel"/>
    <w:tmpl w:val="B9BA8CF8"/>
    <w:lvl w:ilvl="0" w:tplc="421486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9"/>
  </w:num>
  <w:num w:numId="7">
    <w:abstractNumId w:val="13"/>
  </w:num>
  <w:num w:numId="8">
    <w:abstractNumId w:val="35"/>
  </w:num>
  <w:num w:numId="9">
    <w:abstractNumId w:val="31"/>
  </w:num>
  <w:num w:numId="10">
    <w:abstractNumId w:val="34"/>
  </w:num>
  <w:num w:numId="11">
    <w:abstractNumId w:val="18"/>
  </w:num>
  <w:num w:numId="12">
    <w:abstractNumId w:val="2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6"/>
  </w:num>
  <w:num w:numId="22">
    <w:abstractNumId w:val="8"/>
  </w:num>
  <w:num w:numId="23">
    <w:abstractNumId w:val="26"/>
  </w:num>
  <w:num w:numId="24">
    <w:abstractNumId w:val="11"/>
  </w:num>
  <w:num w:numId="25">
    <w:abstractNumId w:val="17"/>
  </w:num>
  <w:num w:numId="26">
    <w:abstractNumId w:val="10"/>
  </w:num>
  <w:num w:numId="27">
    <w:abstractNumId w:val="28"/>
  </w:num>
  <w:num w:numId="28">
    <w:abstractNumId w:val="2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27"/>
  </w:num>
  <w:num w:numId="32">
    <w:abstractNumId w:val="24"/>
  </w:num>
  <w:num w:numId="33">
    <w:abstractNumId w:val="30"/>
  </w:num>
  <w:num w:numId="34">
    <w:abstractNumId w:val="15"/>
  </w:num>
  <w:num w:numId="35">
    <w:abstractNumId w:val="20"/>
  </w:num>
  <w:num w:numId="36">
    <w:abstractNumId w:val="32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1709"/>
    <w:rsid w:val="00005C55"/>
    <w:rsid w:val="000105DB"/>
    <w:rsid w:val="00012515"/>
    <w:rsid w:val="00016D1F"/>
    <w:rsid w:val="00021939"/>
    <w:rsid w:val="000220B5"/>
    <w:rsid w:val="00022C02"/>
    <w:rsid w:val="00024E63"/>
    <w:rsid w:val="00032593"/>
    <w:rsid w:val="00043022"/>
    <w:rsid w:val="00045D02"/>
    <w:rsid w:val="00046156"/>
    <w:rsid w:val="00050B3B"/>
    <w:rsid w:val="00051EAE"/>
    <w:rsid w:val="00060137"/>
    <w:rsid w:val="00061EEC"/>
    <w:rsid w:val="000621F7"/>
    <w:rsid w:val="000629EE"/>
    <w:rsid w:val="000646C7"/>
    <w:rsid w:val="00067763"/>
    <w:rsid w:val="00071DB1"/>
    <w:rsid w:val="00073402"/>
    <w:rsid w:val="000735F8"/>
    <w:rsid w:val="00075FCC"/>
    <w:rsid w:val="00076823"/>
    <w:rsid w:val="00077F48"/>
    <w:rsid w:val="00080902"/>
    <w:rsid w:val="000819D8"/>
    <w:rsid w:val="000846A6"/>
    <w:rsid w:val="00087E9C"/>
    <w:rsid w:val="000903CE"/>
    <w:rsid w:val="00091721"/>
    <w:rsid w:val="00091EBE"/>
    <w:rsid w:val="00092EA0"/>
    <w:rsid w:val="000A072E"/>
    <w:rsid w:val="000A0F3C"/>
    <w:rsid w:val="000A5C21"/>
    <w:rsid w:val="000A5DBB"/>
    <w:rsid w:val="000A6A5F"/>
    <w:rsid w:val="000A7C67"/>
    <w:rsid w:val="000B23D3"/>
    <w:rsid w:val="000B3133"/>
    <w:rsid w:val="000B4D98"/>
    <w:rsid w:val="000B6976"/>
    <w:rsid w:val="000B7A2F"/>
    <w:rsid w:val="000B7EA3"/>
    <w:rsid w:val="000C2632"/>
    <w:rsid w:val="000C5F03"/>
    <w:rsid w:val="000D0001"/>
    <w:rsid w:val="000D4623"/>
    <w:rsid w:val="000D74FF"/>
    <w:rsid w:val="000E27CF"/>
    <w:rsid w:val="000E2EFE"/>
    <w:rsid w:val="000E36E7"/>
    <w:rsid w:val="000E51C0"/>
    <w:rsid w:val="000E5978"/>
    <w:rsid w:val="000E5C70"/>
    <w:rsid w:val="000E6AE7"/>
    <w:rsid w:val="000E77AA"/>
    <w:rsid w:val="000E7DDE"/>
    <w:rsid w:val="000F1B59"/>
    <w:rsid w:val="000F1C3B"/>
    <w:rsid w:val="000F3B1F"/>
    <w:rsid w:val="000F555B"/>
    <w:rsid w:val="000F7AB0"/>
    <w:rsid w:val="00100836"/>
    <w:rsid w:val="00102C86"/>
    <w:rsid w:val="00103D9C"/>
    <w:rsid w:val="00104C8D"/>
    <w:rsid w:val="00105B8D"/>
    <w:rsid w:val="00106B6A"/>
    <w:rsid w:val="0010758E"/>
    <w:rsid w:val="00116452"/>
    <w:rsid w:val="0011761D"/>
    <w:rsid w:val="001179C0"/>
    <w:rsid w:val="00122C4A"/>
    <w:rsid w:val="001248B2"/>
    <w:rsid w:val="00125EC2"/>
    <w:rsid w:val="001275CF"/>
    <w:rsid w:val="00130C08"/>
    <w:rsid w:val="001338EB"/>
    <w:rsid w:val="00135B05"/>
    <w:rsid w:val="001362D9"/>
    <w:rsid w:val="001365BB"/>
    <w:rsid w:val="001373DF"/>
    <w:rsid w:val="00143C41"/>
    <w:rsid w:val="001457DC"/>
    <w:rsid w:val="0015081C"/>
    <w:rsid w:val="001513DD"/>
    <w:rsid w:val="001574FD"/>
    <w:rsid w:val="0016074E"/>
    <w:rsid w:val="00161030"/>
    <w:rsid w:val="00161E2F"/>
    <w:rsid w:val="00162F43"/>
    <w:rsid w:val="0016439D"/>
    <w:rsid w:val="0016449E"/>
    <w:rsid w:val="001667C3"/>
    <w:rsid w:val="001675A0"/>
    <w:rsid w:val="00171BA5"/>
    <w:rsid w:val="001748EF"/>
    <w:rsid w:val="00175A57"/>
    <w:rsid w:val="00176EAA"/>
    <w:rsid w:val="00181D14"/>
    <w:rsid w:val="001822BE"/>
    <w:rsid w:val="001859CD"/>
    <w:rsid w:val="00187189"/>
    <w:rsid w:val="0018742B"/>
    <w:rsid w:val="00192EFE"/>
    <w:rsid w:val="00193C99"/>
    <w:rsid w:val="0019517D"/>
    <w:rsid w:val="00197ADF"/>
    <w:rsid w:val="001A1649"/>
    <w:rsid w:val="001A2F12"/>
    <w:rsid w:val="001A39BC"/>
    <w:rsid w:val="001A4A19"/>
    <w:rsid w:val="001B010E"/>
    <w:rsid w:val="001B027B"/>
    <w:rsid w:val="001B5633"/>
    <w:rsid w:val="001B6FBD"/>
    <w:rsid w:val="001B7077"/>
    <w:rsid w:val="001C07E8"/>
    <w:rsid w:val="001C0F85"/>
    <w:rsid w:val="001C1604"/>
    <w:rsid w:val="001C28C7"/>
    <w:rsid w:val="001C3609"/>
    <w:rsid w:val="001C3EC8"/>
    <w:rsid w:val="001C6557"/>
    <w:rsid w:val="001C681C"/>
    <w:rsid w:val="001C7AD0"/>
    <w:rsid w:val="001D0606"/>
    <w:rsid w:val="001D1B43"/>
    <w:rsid w:val="001D2BD4"/>
    <w:rsid w:val="001D4367"/>
    <w:rsid w:val="001D5712"/>
    <w:rsid w:val="001D7EEE"/>
    <w:rsid w:val="001E2A33"/>
    <w:rsid w:val="001E5670"/>
    <w:rsid w:val="001F1877"/>
    <w:rsid w:val="001F3A24"/>
    <w:rsid w:val="001F5E1E"/>
    <w:rsid w:val="0020120C"/>
    <w:rsid w:val="0020395B"/>
    <w:rsid w:val="00206527"/>
    <w:rsid w:val="00207174"/>
    <w:rsid w:val="002113D4"/>
    <w:rsid w:val="00211B8D"/>
    <w:rsid w:val="00214A2C"/>
    <w:rsid w:val="00214B5A"/>
    <w:rsid w:val="0023046F"/>
    <w:rsid w:val="00230C76"/>
    <w:rsid w:val="00230E7F"/>
    <w:rsid w:val="00231B01"/>
    <w:rsid w:val="0023265D"/>
    <w:rsid w:val="002375EF"/>
    <w:rsid w:val="0024218E"/>
    <w:rsid w:val="00242785"/>
    <w:rsid w:val="00244A00"/>
    <w:rsid w:val="00244C9A"/>
    <w:rsid w:val="00245654"/>
    <w:rsid w:val="002460FB"/>
    <w:rsid w:val="00246FE6"/>
    <w:rsid w:val="00251165"/>
    <w:rsid w:val="00251F56"/>
    <w:rsid w:val="002527FA"/>
    <w:rsid w:val="00256285"/>
    <w:rsid w:val="00257692"/>
    <w:rsid w:val="0025780A"/>
    <w:rsid w:val="00261393"/>
    <w:rsid w:val="002672DC"/>
    <w:rsid w:val="0026740E"/>
    <w:rsid w:val="00267C83"/>
    <w:rsid w:val="00271C9C"/>
    <w:rsid w:val="00272F93"/>
    <w:rsid w:val="00272FEF"/>
    <w:rsid w:val="002744D0"/>
    <w:rsid w:val="002808B8"/>
    <w:rsid w:val="00284E55"/>
    <w:rsid w:val="00285603"/>
    <w:rsid w:val="0029225B"/>
    <w:rsid w:val="00292D98"/>
    <w:rsid w:val="00293A65"/>
    <w:rsid w:val="00294B4C"/>
    <w:rsid w:val="00295188"/>
    <w:rsid w:val="00297C1D"/>
    <w:rsid w:val="002A2CB4"/>
    <w:rsid w:val="002A6AB4"/>
    <w:rsid w:val="002B358D"/>
    <w:rsid w:val="002C1962"/>
    <w:rsid w:val="002C37EF"/>
    <w:rsid w:val="002C5214"/>
    <w:rsid w:val="002D09FC"/>
    <w:rsid w:val="002D5DE8"/>
    <w:rsid w:val="002D7433"/>
    <w:rsid w:val="002D7D47"/>
    <w:rsid w:val="002E2719"/>
    <w:rsid w:val="002E2874"/>
    <w:rsid w:val="002E4A78"/>
    <w:rsid w:val="002E6DDD"/>
    <w:rsid w:val="002F2B05"/>
    <w:rsid w:val="002F2E18"/>
    <w:rsid w:val="002F5B90"/>
    <w:rsid w:val="002F62A6"/>
    <w:rsid w:val="002F7A4E"/>
    <w:rsid w:val="00301DF8"/>
    <w:rsid w:val="00302193"/>
    <w:rsid w:val="00313F9B"/>
    <w:rsid w:val="00315E78"/>
    <w:rsid w:val="00316C9F"/>
    <w:rsid w:val="003212E9"/>
    <w:rsid w:val="003221D5"/>
    <w:rsid w:val="0032534D"/>
    <w:rsid w:val="003278FE"/>
    <w:rsid w:val="00331B7E"/>
    <w:rsid w:val="00331E03"/>
    <w:rsid w:val="00332F20"/>
    <w:rsid w:val="00333826"/>
    <w:rsid w:val="003371C8"/>
    <w:rsid w:val="00353CA2"/>
    <w:rsid w:val="00354238"/>
    <w:rsid w:val="0035477D"/>
    <w:rsid w:val="00356832"/>
    <w:rsid w:val="0035693A"/>
    <w:rsid w:val="00370995"/>
    <w:rsid w:val="00371032"/>
    <w:rsid w:val="00372560"/>
    <w:rsid w:val="00372DC9"/>
    <w:rsid w:val="00376489"/>
    <w:rsid w:val="0037726E"/>
    <w:rsid w:val="00380A48"/>
    <w:rsid w:val="00381A39"/>
    <w:rsid w:val="00382C93"/>
    <w:rsid w:val="00385292"/>
    <w:rsid w:val="0039101E"/>
    <w:rsid w:val="00392031"/>
    <w:rsid w:val="00392032"/>
    <w:rsid w:val="00395C9C"/>
    <w:rsid w:val="003A06E8"/>
    <w:rsid w:val="003A19BE"/>
    <w:rsid w:val="003A26D3"/>
    <w:rsid w:val="003A2AE3"/>
    <w:rsid w:val="003A4CB8"/>
    <w:rsid w:val="003A4DA7"/>
    <w:rsid w:val="003A644D"/>
    <w:rsid w:val="003A7F9B"/>
    <w:rsid w:val="003B3E92"/>
    <w:rsid w:val="003B55ED"/>
    <w:rsid w:val="003C08F4"/>
    <w:rsid w:val="003C1973"/>
    <w:rsid w:val="003C3EAA"/>
    <w:rsid w:val="003C5A97"/>
    <w:rsid w:val="003C6A16"/>
    <w:rsid w:val="003C71ED"/>
    <w:rsid w:val="003D0D8E"/>
    <w:rsid w:val="003D32CD"/>
    <w:rsid w:val="003D34A2"/>
    <w:rsid w:val="003D3732"/>
    <w:rsid w:val="003D3994"/>
    <w:rsid w:val="003D7A8B"/>
    <w:rsid w:val="003E069E"/>
    <w:rsid w:val="003E10F3"/>
    <w:rsid w:val="003E2A0C"/>
    <w:rsid w:val="003E34BE"/>
    <w:rsid w:val="003E49C3"/>
    <w:rsid w:val="003E5A84"/>
    <w:rsid w:val="003E61C5"/>
    <w:rsid w:val="003F052B"/>
    <w:rsid w:val="003F0E59"/>
    <w:rsid w:val="003F28EB"/>
    <w:rsid w:val="003F2CD2"/>
    <w:rsid w:val="003F3B53"/>
    <w:rsid w:val="003F52B2"/>
    <w:rsid w:val="003F6969"/>
    <w:rsid w:val="003F7F12"/>
    <w:rsid w:val="00400F5B"/>
    <w:rsid w:val="00402DD7"/>
    <w:rsid w:val="0040329B"/>
    <w:rsid w:val="00403591"/>
    <w:rsid w:val="004052DB"/>
    <w:rsid w:val="00406EDA"/>
    <w:rsid w:val="00421AA4"/>
    <w:rsid w:val="004255CF"/>
    <w:rsid w:val="00427915"/>
    <w:rsid w:val="00430525"/>
    <w:rsid w:val="004305AF"/>
    <w:rsid w:val="00437E44"/>
    <w:rsid w:val="004405AF"/>
    <w:rsid w:val="004466CE"/>
    <w:rsid w:val="00446EBB"/>
    <w:rsid w:val="0045694D"/>
    <w:rsid w:val="00463B40"/>
    <w:rsid w:val="00466105"/>
    <w:rsid w:val="00466851"/>
    <w:rsid w:val="0046749E"/>
    <w:rsid w:val="00471F2A"/>
    <w:rsid w:val="00472A05"/>
    <w:rsid w:val="004748B6"/>
    <w:rsid w:val="0048024A"/>
    <w:rsid w:val="00481626"/>
    <w:rsid w:val="00484FFE"/>
    <w:rsid w:val="0048596F"/>
    <w:rsid w:val="00486CCD"/>
    <w:rsid w:val="0049236F"/>
    <w:rsid w:val="00493692"/>
    <w:rsid w:val="00493FE2"/>
    <w:rsid w:val="0049604D"/>
    <w:rsid w:val="0049655E"/>
    <w:rsid w:val="004A070A"/>
    <w:rsid w:val="004A1F14"/>
    <w:rsid w:val="004A53E8"/>
    <w:rsid w:val="004A7451"/>
    <w:rsid w:val="004B22A7"/>
    <w:rsid w:val="004B45A9"/>
    <w:rsid w:val="004B587B"/>
    <w:rsid w:val="004B624E"/>
    <w:rsid w:val="004B6934"/>
    <w:rsid w:val="004B7831"/>
    <w:rsid w:val="004C1181"/>
    <w:rsid w:val="004C5B81"/>
    <w:rsid w:val="004D074A"/>
    <w:rsid w:val="004D2806"/>
    <w:rsid w:val="004D372A"/>
    <w:rsid w:val="004D3C78"/>
    <w:rsid w:val="004D4B5A"/>
    <w:rsid w:val="004D5432"/>
    <w:rsid w:val="004D55C2"/>
    <w:rsid w:val="004D7620"/>
    <w:rsid w:val="004E20DE"/>
    <w:rsid w:val="004E2483"/>
    <w:rsid w:val="004E4036"/>
    <w:rsid w:val="004E7055"/>
    <w:rsid w:val="004E79DE"/>
    <w:rsid w:val="004F0431"/>
    <w:rsid w:val="004F1065"/>
    <w:rsid w:val="004F2A48"/>
    <w:rsid w:val="004F50E8"/>
    <w:rsid w:val="00503A36"/>
    <w:rsid w:val="005073F7"/>
    <w:rsid w:val="005111E7"/>
    <w:rsid w:val="0051129B"/>
    <w:rsid w:val="00513C77"/>
    <w:rsid w:val="0052014E"/>
    <w:rsid w:val="00521005"/>
    <w:rsid w:val="0052471D"/>
    <w:rsid w:val="005254AC"/>
    <w:rsid w:val="00525FBD"/>
    <w:rsid w:val="0053154E"/>
    <w:rsid w:val="00533C81"/>
    <w:rsid w:val="00536757"/>
    <w:rsid w:val="00537563"/>
    <w:rsid w:val="00537CD6"/>
    <w:rsid w:val="00540EA0"/>
    <w:rsid w:val="0054144A"/>
    <w:rsid w:val="00543B7A"/>
    <w:rsid w:val="0054527A"/>
    <w:rsid w:val="00545B22"/>
    <w:rsid w:val="00547CBA"/>
    <w:rsid w:val="00550D56"/>
    <w:rsid w:val="00556D6D"/>
    <w:rsid w:val="005610DF"/>
    <w:rsid w:val="0056119E"/>
    <w:rsid w:val="00562011"/>
    <w:rsid w:val="00564E1A"/>
    <w:rsid w:val="00565FA6"/>
    <w:rsid w:val="00570A4F"/>
    <w:rsid w:val="005729C4"/>
    <w:rsid w:val="00573903"/>
    <w:rsid w:val="0057539D"/>
    <w:rsid w:val="00585F82"/>
    <w:rsid w:val="005877C9"/>
    <w:rsid w:val="00587D4B"/>
    <w:rsid w:val="00590986"/>
    <w:rsid w:val="0059227B"/>
    <w:rsid w:val="00592FCF"/>
    <w:rsid w:val="005A0339"/>
    <w:rsid w:val="005A0D67"/>
    <w:rsid w:val="005A393A"/>
    <w:rsid w:val="005A4271"/>
    <w:rsid w:val="005A4A2E"/>
    <w:rsid w:val="005A507D"/>
    <w:rsid w:val="005A65E9"/>
    <w:rsid w:val="005B018D"/>
    <w:rsid w:val="005B0C15"/>
    <w:rsid w:val="005B19F8"/>
    <w:rsid w:val="005B2B26"/>
    <w:rsid w:val="005B2DE8"/>
    <w:rsid w:val="005B331C"/>
    <w:rsid w:val="005B4876"/>
    <w:rsid w:val="005B795D"/>
    <w:rsid w:val="005C187A"/>
    <w:rsid w:val="005D30E8"/>
    <w:rsid w:val="005D79A9"/>
    <w:rsid w:val="005D7E6C"/>
    <w:rsid w:val="005E05AE"/>
    <w:rsid w:val="005E1988"/>
    <w:rsid w:val="005E19D3"/>
    <w:rsid w:val="005E1BC9"/>
    <w:rsid w:val="005E378D"/>
    <w:rsid w:val="005E5078"/>
    <w:rsid w:val="005E562F"/>
    <w:rsid w:val="005E6240"/>
    <w:rsid w:val="005E7343"/>
    <w:rsid w:val="005F03E6"/>
    <w:rsid w:val="005F223D"/>
    <w:rsid w:val="005F26AC"/>
    <w:rsid w:val="005F2ACB"/>
    <w:rsid w:val="00606091"/>
    <w:rsid w:val="006069FD"/>
    <w:rsid w:val="00607C9A"/>
    <w:rsid w:val="006109E8"/>
    <w:rsid w:val="00611F4D"/>
    <w:rsid w:val="0061220C"/>
    <w:rsid w:val="00613024"/>
    <w:rsid w:val="00615F19"/>
    <w:rsid w:val="0061628E"/>
    <w:rsid w:val="00617AD4"/>
    <w:rsid w:val="00617B6C"/>
    <w:rsid w:val="0062157C"/>
    <w:rsid w:val="006221CB"/>
    <w:rsid w:val="0062415C"/>
    <w:rsid w:val="006244CC"/>
    <w:rsid w:val="00624727"/>
    <w:rsid w:val="00625C48"/>
    <w:rsid w:val="006276F1"/>
    <w:rsid w:val="006324F9"/>
    <w:rsid w:val="0063699B"/>
    <w:rsid w:val="00637B1C"/>
    <w:rsid w:val="00643185"/>
    <w:rsid w:val="00644211"/>
    <w:rsid w:val="006447E7"/>
    <w:rsid w:val="0065026F"/>
    <w:rsid w:val="006516F9"/>
    <w:rsid w:val="00652248"/>
    <w:rsid w:val="006533F5"/>
    <w:rsid w:val="00653BC7"/>
    <w:rsid w:val="00654CD8"/>
    <w:rsid w:val="00654FFB"/>
    <w:rsid w:val="00657B80"/>
    <w:rsid w:val="00665BBD"/>
    <w:rsid w:val="00670C8B"/>
    <w:rsid w:val="0067667F"/>
    <w:rsid w:val="00680C29"/>
    <w:rsid w:val="006820A2"/>
    <w:rsid w:val="00684BB9"/>
    <w:rsid w:val="006852E5"/>
    <w:rsid w:val="0068594A"/>
    <w:rsid w:val="00687998"/>
    <w:rsid w:val="00692489"/>
    <w:rsid w:val="00692706"/>
    <w:rsid w:val="00694A6C"/>
    <w:rsid w:val="00695FD2"/>
    <w:rsid w:val="006970D7"/>
    <w:rsid w:val="006A0F51"/>
    <w:rsid w:val="006A46D0"/>
    <w:rsid w:val="006A5379"/>
    <w:rsid w:val="006A575A"/>
    <w:rsid w:val="006A59D7"/>
    <w:rsid w:val="006A75CC"/>
    <w:rsid w:val="006A7899"/>
    <w:rsid w:val="006B2D8E"/>
    <w:rsid w:val="006B32E7"/>
    <w:rsid w:val="006B5A41"/>
    <w:rsid w:val="006B679D"/>
    <w:rsid w:val="006C10F0"/>
    <w:rsid w:val="006C4C39"/>
    <w:rsid w:val="006D0BFC"/>
    <w:rsid w:val="006D2F24"/>
    <w:rsid w:val="006D31EF"/>
    <w:rsid w:val="006D340A"/>
    <w:rsid w:val="006D62D0"/>
    <w:rsid w:val="006D6778"/>
    <w:rsid w:val="006E46CA"/>
    <w:rsid w:val="006E6D8C"/>
    <w:rsid w:val="006F0B18"/>
    <w:rsid w:val="006F17A3"/>
    <w:rsid w:val="006F231C"/>
    <w:rsid w:val="006F522C"/>
    <w:rsid w:val="006F5590"/>
    <w:rsid w:val="006F5E99"/>
    <w:rsid w:val="007001FA"/>
    <w:rsid w:val="0070130E"/>
    <w:rsid w:val="007030E7"/>
    <w:rsid w:val="00704D99"/>
    <w:rsid w:val="00704DCF"/>
    <w:rsid w:val="0070599F"/>
    <w:rsid w:val="00713DA0"/>
    <w:rsid w:val="0072079A"/>
    <w:rsid w:val="00725B82"/>
    <w:rsid w:val="00726BD0"/>
    <w:rsid w:val="00734B29"/>
    <w:rsid w:val="00734CE5"/>
    <w:rsid w:val="007354B2"/>
    <w:rsid w:val="00735BCB"/>
    <w:rsid w:val="0074136C"/>
    <w:rsid w:val="007418C7"/>
    <w:rsid w:val="00747674"/>
    <w:rsid w:val="0075294D"/>
    <w:rsid w:val="007619D7"/>
    <w:rsid w:val="007649B4"/>
    <w:rsid w:val="00767DE8"/>
    <w:rsid w:val="00771173"/>
    <w:rsid w:val="007711BA"/>
    <w:rsid w:val="00772A3A"/>
    <w:rsid w:val="00776AB6"/>
    <w:rsid w:val="00776EE6"/>
    <w:rsid w:val="00777CF9"/>
    <w:rsid w:val="00783F4D"/>
    <w:rsid w:val="0078677D"/>
    <w:rsid w:val="007868DE"/>
    <w:rsid w:val="007869ED"/>
    <w:rsid w:val="00786D86"/>
    <w:rsid w:val="007902CC"/>
    <w:rsid w:val="007904FC"/>
    <w:rsid w:val="00792403"/>
    <w:rsid w:val="007931E8"/>
    <w:rsid w:val="00794D7C"/>
    <w:rsid w:val="0079551A"/>
    <w:rsid w:val="00795CEE"/>
    <w:rsid w:val="007A43EA"/>
    <w:rsid w:val="007B2F40"/>
    <w:rsid w:val="007B50B9"/>
    <w:rsid w:val="007B5F72"/>
    <w:rsid w:val="007C27B0"/>
    <w:rsid w:val="007C49D4"/>
    <w:rsid w:val="007C7A9F"/>
    <w:rsid w:val="007D054D"/>
    <w:rsid w:val="007D383C"/>
    <w:rsid w:val="007D4BAC"/>
    <w:rsid w:val="007D6D4D"/>
    <w:rsid w:val="007D70A9"/>
    <w:rsid w:val="007D796B"/>
    <w:rsid w:val="007D7DF0"/>
    <w:rsid w:val="007E2EA0"/>
    <w:rsid w:val="007E383C"/>
    <w:rsid w:val="007E40D2"/>
    <w:rsid w:val="007E7AB2"/>
    <w:rsid w:val="007E7D88"/>
    <w:rsid w:val="007F030F"/>
    <w:rsid w:val="007F193A"/>
    <w:rsid w:val="007F300B"/>
    <w:rsid w:val="007F6817"/>
    <w:rsid w:val="008007F5"/>
    <w:rsid w:val="0080285A"/>
    <w:rsid w:val="008232CE"/>
    <w:rsid w:val="008233DE"/>
    <w:rsid w:val="00825FA8"/>
    <w:rsid w:val="00826C96"/>
    <w:rsid w:val="00827382"/>
    <w:rsid w:val="00836315"/>
    <w:rsid w:val="00837BBD"/>
    <w:rsid w:val="008422C5"/>
    <w:rsid w:val="008465C6"/>
    <w:rsid w:val="00850ADB"/>
    <w:rsid w:val="00851A69"/>
    <w:rsid w:val="00851AC2"/>
    <w:rsid w:val="00853722"/>
    <w:rsid w:val="0085519D"/>
    <w:rsid w:val="00855702"/>
    <w:rsid w:val="00856678"/>
    <w:rsid w:val="008605EB"/>
    <w:rsid w:val="00860DD6"/>
    <w:rsid w:val="00863392"/>
    <w:rsid w:val="00865C26"/>
    <w:rsid w:val="00871F32"/>
    <w:rsid w:val="00883914"/>
    <w:rsid w:val="0088467D"/>
    <w:rsid w:val="008874A8"/>
    <w:rsid w:val="008875BC"/>
    <w:rsid w:val="00892637"/>
    <w:rsid w:val="008929C4"/>
    <w:rsid w:val="00895AD3"/>
    <w:rsid w:val="00895C46"/>
    <w:rsid w:val="008A70C7"/>
    <w:rsid w:val="008A76F7"/>
    <w:rsid w:val="008B3B4B"/>
    <w:rsid w:val="008B4F84"/>
    <w:rsid w:val="008B6508"/>
    <w:rsid w:val="008B724A"/>
    <w:rsid w:val="008C0168"/>
    <w:rsid w:val="008C0278"/>
    <w:rsid w:val="008C2DAA"/>
    <w:rsid w:val="008D0422"/>
    <w:rsid w:val="008D0A4D"/>
    <w:rsid w:val="008D53BD"/>
    <w:rsid w:val="008E4DB1"/>
    <w:rsid w:val="008F3535"/>
    <w:rsid w:val="008F72F2"/>
    <w:rsid w:val="00907B23"/>
    <w:rsid w:val="00907C60"/>
    <w:rsid w:val="00911612"/>
    <w:rsid w:val="00913AD1"/>
    <w:rsid w:val="00917075"/>
    <w:rsid w:val="00917445"/>
    <w:rsid w:val="0092053F"/>
    <w:rsid w:val="00926ABD"/>
    <w:rsid w:val="00930AFC"/>
    <w:rsid w:val="00935D14"/>
    <w:rsid w:val="00936193"/>
    <w:rsid w:val="00937322"/>
    <w:rsid w:val="00940618"/>
    <w:rsid w:val="00940FF2"/>
    <w:rsid w:val="00945E42"/>
    <w:rsid w:val="00946397"/>
    <w:rsid w:val="009472CB"/>
    <w:rsid w:val="00947C68"/>
    <w:rsid w:val="00947EF4"/>
    <w:rsid w:val="00950669"/>
    <w:rsid w:val="00952CDC"/>
    <w:rsid w:val="00952FD0"/>
    <w:rsid w:val="00953BA5"/>
    <w:rsid w:val="00956775"/>
    <w:rsid w:val="00961F08"/>
    <w:rsid w:val="009630A7"/>
    <w:rsid w:val="00964F57"/>
    <w:rsid w:val="009653FA"/>
    <w:rsid w:val="00965526"/>
    <w:rsid w:val="009656F9"/>
    <w:rsid w:val="00966D47"/>
    <w:rsid w:val="0097101D"/>
    <w:rsid w:val="00972533"/>
    <w:rsid w:val="00981264"/>
    <w:rsid w:val="0098225E"/>
    <w:rsid w:val="00982273"/>
    <w:rsid w:val="009841C2"/>
    <w:rsid w:val="00990D05"/>
    <w:rsid w:val="0099588D"/>
    <w:rsid w:val="00997861"/>
    <w:rsid w:val="009A361A"/>
    <w:rsid w:val="009A3C1B"/>
    <w:rsid w:val="009A48CA"/>
    <w:rsid w:val="009B0070"/>
    <w:rsid w:val="009B0A66"/>
    <w:rsid w:val="009B7DE1"/>
    <w:rsid w:val="009C0DED"/>
    <w:rsid w:val="009C1255"/>
    <w:rsid w:val="009C3DB7"/>
    <w:rsid w:val="009C4281"/>
    <w:rsid w:val="009C552F"/>
    <w:rsid w:val="009C608C"/>
    <w:rsid w:val="009C6404"/>
    <w:rsid w:val="009D211F"/>
    <w:rsid w:val="009D3787"/>
    <w:rsid w:val="009D46B8"/>
    <w:rsid w:val="009E0B74"/>
    <w:rsid w:val="009E4A29"/>
    <w:rsid w:val="009E6169"/>
    <w:rsid w:val="009F3C60"/>
    <w:rsid w:val="009F45BD"/>
    <w:rsid w:val="009F6A48"/>
    <w:rsid w:val="00A013BA"/>
    <w:rsid w:val="00A0409D"/>
    <w:rsid w:val="00A0524A"/>
    <w:rsid w:val="00A10280"/>
    <w:rsid w:val="00A1450E"/>
    <w:rsid w:val="00A16423"/>
    <w:rsid w:val="00A16D12"/>
    <w:rsid w:val="00A21C16"/>
    <w:rsid w:val="00A24DAB"/>
    <w:rsid w:val="00A250F2"/>
    <w:rsid w:val="00A26BEB"/>
    <w:rsid w:val="00A32D70"/>
    <w:rsid w:val="00A35074"/>
    <w:rsid w:val="00A3564B"/>
    <w:rsid w:val="00A368EC"/>
    <w:rsid w:val="00A36C21"/>
    <w:rsid w:val="00A37D7F"/>
    <w:rsid w:val="00A41A38"/>
    <w:rsid w:val="00A43D57"/>
    <w:rsid w:val="00A47303"/>
    <w:rsid w:val="00A5796C"/>
    <w:rsid w:val="00A60C24"/>
    <w:rsid w:val="00A6342F"/>
    <w:rsid w:val="00A652A9"/>
    <w:rsid w:val="00A70A07"/>
    <w:rsid w:val="00A713B3"/>
    <w:rsid w:val="00A7255F"/>
    <w:rsid w:val="00A73AEE"/>
    <w:rsid w:val="00A74E87"/>
    <w:rsid w:val="00A758C4"/>
    <w:rsid w:val="00A82667"/>
    <w:rsid w:val="00A84A94"/>
    <w:rsid w:val="00A87865"/>
    <w:rsid w:val="00A906C1"/>
    <w:rsid w:val="00A90F58"/>
    <w:rsid w:val="00A945CD"/>
    <w:rsid w:val="00A96E2E"/>
    <w:rsid w:val="00A97105"/>
    <w:rsid w:val="00AA09E9"/>
    <w:rsid w:val="00AA18F6"/>
    <w:rsid w:val="00AA31F9"/>
    <w:rsid w:val="00AA6C7E"/>
    <w:rsid w:val="00AB0F26"/>
    <w:rsid w:val="00AC02BE"/>
    <w:rsid w:val="00AC17D6"/>
    <w:rsid w:val="00AC1928"/>
    <w:rsid w:val="00AC1DC6"/>
    <w:rsid w:val="00AC432C"/>
    <w:rsid w:val="00AC6464"/>
    <w:rsid w:val="00AC6E2E"/>
    <w:rsid w:val="00AD488E"/>
    <w:rsid w:val="00AD7942"/>
    <w:rsid w:val="00AE2144"/>
    <w:rsid w:val="00AE6EBE"/>
    <w:rsid w:val="00AF0E9F"/>
    <w:rsid w:val="00AF1E23"/>
    <w:rsid w:val="00AF247F"/>
    <w:rsid w:val="00AF6749"/>
    <w:rsid w:val="00B00013"/>
    <w:rsid w:val="00B01AFF"/>
    <w:rsid w:val="00B05420"/>
    <w:rsid w:val="00B0570F"/>
    <w:rsid w:val="00B10504"/>
    <w:rsid w:val="00B13622"/>
    <w:rsid w:val="00B137DE"/>
    <w:rsid w:val="00B15424"/>
    <w:rsid w:val="00B154FF"/>
    <w:rsid w:val="00B227E6"/>
    <w:rsid w:val="00B23346"/>
    <w:rsid w:val="00B236BE"/>
    <w:rsid w:val="00B25D52"/>
    <w:rsid w:val="00B27E39"/>
    <w:rsid w:val="00B41DBC"/>
    <w:rsid w:val="00B42CC8"/>
    <w:rsid w:val="00B44171"/>
    <w:rsid w:val="00B46695"/>
    <w:rsid w:val="00B46D9C"/>
    <w:rsid w:val="00B47963"/>
    <w:rsid w:val="00B5657F"/>
    <w:rsid w:val="00B57AD0"/>
    <w:rsid w:val="00B60CBF"/>
    <w:rsid w:val="00B635E1"/>
    <w:rsid w:val="00B641C5"/>
    <w:rsid w:val="00B66DC6"/>
    <w:rsid w:val="00B82B15"/>
    <w:rsid w:val="00B82BB0"/>
    <w:rsid w:val="00B83FE5"/>
    <w:rsid w:val="00B90454"/>
    <w:rsid w:val="00B9563D"/>
    <w:rsid w:val="00B95D9E"/>
    <w:rsid w:val="00BA3572"/>
    <w:rsid w:val="00BA4A9F"/>
    <w:rsid w:val="00BA58D6"/>
    <w:rsid w:val="00BA6359"/>
    <w:rsid w:val="00BA75BA"/>
    <w:rsid w:val="00BB1537"/>
    <w:rsid w:val="00BB1F86"/>
    <w:rsid w:val="00BB2CA2"/>
    <w:rsid w:val="00BB314B"/>
    <w:rsid w:val="00BB4B3F"/>
    <w:rsid w:val="00BC3C06"/>
    <w:rsid w:val="00BD38F7"/>
    <w:rsid w:val="00BD43A0"/>
    <w:rsid w:val="00BE1253"/>
    <w:rsid w:val="00BE1F89"/>
    <w:rsid w:val="00BE2247"/>
    <w:rsid w:val="00BE35FE"/>
    <w:rsid w:val="00BF0229"/>
    <w:rsid w:val="00BF16BA"/>
    <w:rsid w:val="00C0030C"/>
    <w:rsid w:val="00C015F4"/>
    <w:rsid w:val="00C022AF"/>
    <w:rsid w:val="00C022E3"/>
    <w:rsid w:val="00C032F2"/>
    <w:rsid w:val="00C0420F"/>
    <w:rsid w:val="00C10EF3"/>
    <w:rsid w:val="00C16F2C"/>
    <w:rsid w:val="00C203E5"/>
    <w:rsid w:val="00C22AE3"/>
    <w:rsid w:val="00C23D3B"/>
    <w:rsid w:val="00C24434"/>
    <w:rsid w:val="00C26506"/>
    <w:rsid w:val="00C3063B"/>
    <w:rsid w:val="00C30B44"/>
    <w:rsid w:val="00C32392"/>
    <w:rsid w:val="00C32698"/>
    <w:rsid w:val="00C340FC"/>
    <w:rsid w:val="00C365F2"/>
    <w:rsid w:val="00C43636"/>
    <w:rsid w:val="00C45628"/>
    <w:rsid w:val="00C469DB"/>
    <w:rsid w:val="00C4712D"/>
    <w:rsid w:val="00C51352"/>
    <w:rsid w:val="00C607B8"/>
    <w:rsid w:val="00C64224"/>
    <w:rsid w:val="00C650F2"/>
    <w:rsid w:val="00C7621B"/>
    <w:rsid w:val="00C80D32"/>
    <w:rsid w:val="00C81157"/>
    <w:rsid w:val="00C84B03"/>
    <w:rsid w:val="00C86301"/>
    <w:rsid w:val="00C9269B"/>
    <w:rsid w:val="00C94F55"/>
    <w:rsid w:val="00CA16DF"/>
    <w:rsid w:val="00CA7D62"/>
    <w:rsid w:val="00CB3E33"/>
    <w:rsid w:val="00CB674D"/>
    <w:rsid w:val="00CB69B2"/>
    <w:rsid w:val="00CC156B"/>
    <w:rsid w:val="00CC2760"/>
    <w:rsid w:val="00CC7C1D"/>
    <w:rsid w:val="00CD1FEF"/>
    <w:rsid w:val="00CD214A"/>
    <w:rsid w:val="00CD5495"/>
    <w:rsid w:val="00CD605E"/>
    <w:rsid w:val="00CD6FCB"/>
    <w:rsid w:val="00CD752A"/>
    <w:rsid w:val="00CD7F7B"/>
    <w:rsid w:val="00CE0B3B"/>
    <w:rsid w:val="00CE5DDB"/>
    <w:rsid w:val="00CE742F"/>
    <w:rsid w:val="00CF3180"/>
    <w:rsid w:val="00CF5EF7"/>
    <w:rsid w:val="00D01224"/>
    <w:rsid w:val="00D0182C"/>
    <w:rsid w:val="00D0360E"/>
    <w:rsid w:val="00D04949"/>
    <w:rsid w:val="00D05EF9"/>
    <w:rsid w:val="00D061A2"/>
    <w:rsid w:val="00D1247F"/>
    <w:rsid w:val="00D14C9D"/>
    <w:rsid w:val="00D14E24"/>
    <w:rsid w:val="00D160DB"/>
    <w:rsid w:val="00D240C1"/>
    <w:rsid w:val="00D2627A"/>
    <w:rsid w:val="00D3104C"/>
    <w:rsid w:val="00D3480E"/>
    <w:rsid w:val="00D354CB"/>
    <w:rsid w:val="00D36B27"/>
    <w:rsid w:val="00D36E75"/>
    <w:rsid w:val="00D3759E"/>
    <w:rsid w:val="00D42FE4"/>
    <w:rsid w:val="00D4639F"/>
    <w:rsid w:val="00D47828"/>
    <w:rsid w:val="00D53C17"/>
    <w:rsid w:val="00D55C8F"/>
    <w:rsid w:val="00D55EEF"/>
    <w:rsid w:val="00D62265"/>
    <w:rsid w:val="00D64230"/>
    <w:rsid w:val="00D65472"/>
    <w:rsid w:val="00D70617"/>
    <w:rsid w:val="00D7301E"/>
    <w:rsid w:val="00D74DB6"/>
    <w:rsid w:val="00D82E9B"/>
    <w:rsid w:val="00D8512E"/>
    <w:rsid w:val="00D86DA3"/>
    <w:rsid w:val="00D87FB8"/>
    <w:rsid w:val="00D90014"/>
    <w:rsid w:val="00D925E7"/>
    <w:rsid w:val="00D92F81"/>
    <w:rsid w:val="00DA0302"/>
    <w:rsid w:val="00DA04E6"/>
    <w:rsid w:val="00DA0AE7"/>
    <w:rsid w:val="00DA1E58"/>
    <w:rsid w:val="00DA302F"/>
    <w:rsid w:val="00DA6962"/>
    <w:rsid w:val="00DB3602"/>
    <w:rsid w:val="00DB45D4"/>
    <w:rsid w:val="00DB4FDD"/>
    <w:rsid w:val="00DC4A2D"/>
    <w:rsid w:val="00DC7E2D"/>
    <w:rsid w:val="00DD03C2"/>
    <w:rsid w:val="00DD28EC"/>
    <w:rsid w:val="00DD746D"/>
    <w:rsid w:val="00DE1520"/>
    <w:rsid w:val="00DE3792"/>
    <w:rsid w:val="00DE4EF2"/>
    <w:rsid w:val="00DE5A75"/>
    <w:rsid w:val="00DE7678"/>
    <w:rsid w:val="00DF0D16"/>
    <w:rsid w:val="00DF2C0E"/>
    <w:rsid w:val="00DF4DE3"/>
    <w:rsid w:val="00DF6F47"/>
    <w:rsid w:val="00DF73FA"/>
    <w:rsid w:val="00DF758B"/>
    <w:rsid w:val="00E02903"/>
    <w:rsid w:val="00E05447"/>
    <w:rsid w:val="00E0554A"/>
    <w:rsid w:val="00E068A6"/>
    <w:rsid w:val="00E06FFB"/>
    <w:rsid w:val="00E148AD"/>
    <w:rsid w:val="00E14C3F"/>
    <w:rsid w:val="00E15991"/>
    <w:rsid w:val="00E16052"/>
    <w:rsid w:val="00E169A8"/>
    <w:rsid w:val="00E30155"/>
    <w:rsid w:val="00E325E7"/>
    <w:rsid w:val="00E33538"/>
    <w:rsid w:val="00E40509"/>
    <w:rsid w:val="00E40EEE"/>
    <w:rsid w:val="00E429B2"/>
    <w:rsid w:val="00E43437"/>
    <w:rsid w:val="00E45460"/>
    <w:rsid w:val="00E479BA"/>
    <w:rsid w:val="00E47D3A"/>
    <w:rsid w:val="00E53C14"/>
    <w:rsid w:val="00E53C8A"/>
    <w:rsid w:val="00E57339"/>
    <w:rsid w:val="00E64022"/>
    <w:rsid w:val="00E659DC"/>
    <w:rsid w:val="00E86004"/>
    <w:rsid w:val="00E86C76"/>
    <w:rsid w:val="00E92E0A"/>
    <w:rsid w:val="00E97C8C"/>
    <w:rsid w:val="00EA1A62"/>
    <w:rsid w:val="00EA20F8"/>
    <w:rsid w:val="00EB4A95"/>
    <w:rsid w:val="00EC1728"/>
    <w:rsid w:val="00EC2457"/>
    <w:rsid w:val="00EC3C38"/>
    <w:rsid w:val="00EC5226"/>
    <w:rsid w:val="00EC54D4"/>
    <w:rsid w:val="00EC6430"/>
    <w:rsid w:val="00ED0C42"/>
    <w:rsid w:val="00ED2C66"/>
    <w:rsid w:val="00ED4954"/>
    <w:rsid w:val="00ED6968"/>
    <w:rsid w:val="00ED6A87"/>
    <w:rsid w:val="00ED7F1F"/>
    <w:rsid w:val="00EE0943"/>
    <w:rsid w:val="00EE3A4E"/>
    <w:rsid w:val="00EF02A7"/>
    <w:rsid w:val="00EF215D"/>
    <w:rsid w:val="00EF270F"/>
    <w:rsid w:val="00EF2F07"/>
    <w:rsid w:val="00EF3E20"/>
    <w:rsid w:val="00EF4E46"/>
    <w:rsid w:val="00EF7D4A"/>
    <w:rsid w:val="00F014C9"/>
    <w:rsid w:val="00F066D7"/>
    <w:rsid w:val="00F0783F"/>
    <w:rsid w:val="00F16E16"/>
    <w:rsid w:val="00F20D3C"/>
    <w:rsid w:val="00F20DB5"/>
    <w:rsid w:val="00F24763"/>
    <w:rsid w:val="00F267D9"/>
    <w:rsid w:val="00F3152C"/>
    <w:rsid w:val="00F33CE4"/>
    <w:rsid w:val="00F35F3F"/>
    <w:rsid w:val="00F376DD"/>
    <w:rsid w:val="00F410D4"/>
    <w:rsid w:val="00F41200"/>
    <w:rsid w:val="00F421FB"/>
    <w:rsid w:val="00F4300D"/>
    <w:rsid w:val="00F44B76"/>
    <w:rsid w:val="00F567F4"/>
    <w:rsid w:val="00F568BA"/>
    <w:rsid w:val="00F56D1B"/>
    <w:rsid w:val="00F60556"/>
    <w:rsid w:val="00F61388"/>
    <w:rsid w:val="00F61964"/>
    <w:rsid w:val="00F6256E"/>
    <w:rsid w:val="00F626E4"/>
    <w:rsid w:val="00F64C04"/>
    <w:rsid w:val="00F70180"/>
    <w:rsid w:val="00F72397"/>
    <w:rsid w:val="00F72EBB"/>
    <w:rsid w:val="00F773FF"/>
    <w:rsid w:val="00F779F2"/>
    <w:rsid w:val="00F806BF"/>
    <w:rsid w:val="00F80893"/>
    <w:rsid w:val="00F813E2"/>
    <w:rsid w:val="00F82C5B"/>
    <w:rsid w:val="00F82E31"/>
    <w:rsid w:val="00F868BE"/>
    <w:rsid w:val="00F87737"/>
    <w:rsid w:val="00F912B8"/>
    <w:rsid w:val="00F91E64"/>
    <w:rsid w:val="00F9410C"/>
    <w:rsid w:val="00FA0B51"/>
    <w:rsid w:val="00FA2715"/>
    <w:rsid w:val="00FA3AEE"/>
    <w:rsid w:val="00FA746C"/>
    <w:rsid w:val="00FB4E59"/>
    <w:rsid w:val="00FB50E4"/>
    <w:rsid w:val="00FB58A3"/>
    <w:rsid w:val="00FB6A11"/>
    <w:rsid w:val="00FB7B61"/>
    <w:rsid w:val="00FC2D23"/>
    <w:rsid w:val="00FC440D"/>
    <w:rsid w:val="00FD0A24"/>
    <w:rsid w:val="00FD1668"/>
    <w:rsid w:val="00FD427D"/>
    <w:rsid w:val="00FD5E60"/>
    <w:rsid w:val="00FE1AF1"/>
    <w:rsid w:val="00FE2DEF"/>
    <w:rsid w:val="00FE4DA9"/>
    <w:rsid w:val="00FE5341"/>
    <w:rsid w:val="00FE635E"/>
    <w:rsid w:val="00FE6778"/>
    <w:rsid w:val="00FE73CF"/>
    <w:rsid w:val="00FF14DF"/>
    <w:rsid w:val="00FF2091"/>
    <w:rsid w:val="00FF3601"/>
    <w:rsid w:val="00FF3754"/>
    <w:rsid w:val="00FF3F80"/>
    <w:rsid w:val="00FF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01EB4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63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C4363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C436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4363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4363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4363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43636"/>
    <w:pPr>
      <w:outlineLvl w:val="5"/>
    </w:pPr>
  </w:style>
  <w:style w:type="paragraph" w:styleId="7">
    <w:name w:val="heading 7"/>
    <w:basedOn w:val="H6"/>
    <w:next w:val="a"/>
    <w:qFormat/>
    <w:rsid w:val="00C43636"/>
    <w:pPr>
      <w:outlineLvl w:val="6"/>
    </w:pPr>
  </w:style>
  <w:style w:type="paragraph" w:styleId="8">
    <w:name w:val="heading 8"/>
    <w:basedOn w:val="1"/>
    <w:next w:val="a"/>
    <w:qFormat/>
    <w:rsid w:val="00C4363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4363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43636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C43636"/>
    <w:pPr>
      <w:spacing w:before="180"/>
      <w:ind w:left="2693" w:hanging="2693"/>
    </w:pPr>
    <w:rPr>
      <w:b/>
    </w:rPr>
  </w:style>
  <w:style w:type="paragraph" w:styleId="11">
    <w:name w:val="toc 1"/>
    <w:semiHidden/>
    <w:rsid w:val="00C4363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4363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43636"/>
    <w:pPr>
      <w:ind w:left="1701" w:hanging="1701"/>
    </w:pPr>
  </w:style>
  <w:style w:type="paragraph" w:styleId="40">
    <w:name w:val="toc 4"/>
    <w:basedOn w:val="30"/>
    <w:semiHidden/>
    <w:rsid w:val="00C43636"/>
    <w:pPr>
      <w:ind w:left="1418" w:hanging="1418"/>
    </w:pPr>
  </w:style>
  <w:style w:type="paragraph" w:styleId="30">
    <w:name w:val="toc 3"/>
    <w:basedOn w:val="21"/>
    <w:semiHidden/>
    <w:rsid w:val="00C43636"/>
    <w:pPr>
      <w:ind w:left="1134" w:hanging="1134"/>
    </w:pPr>
  </w:style>
  <w:style w:type="paragraph" w:styleId="21">
    <w:name w:val="toc 2"/>
    <w:basedOn w:val="11"/>
    <w:semiHidden/>
    <w:rsid w:val="00C4363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C43636"/>
    <w:pPr>
      <w:ind w:left="284"/>
    </w:pPr>
  </w:style>
  <w:style w:type="paragraph" w:styleId="12">
    <w:name w:val="index 1"/>
    <w:basedOn w:val="a"/>
    <w:semiHidden/>
    <w:rsid w:val="00C43636"/>
    <w:pPr>
      <w:keepLines/>
      <w:spacing w:after="0"/>
    </w:pPr>
  </w:style>
  <w:style w:type="paragraph" w:customStyle="1" w:styleId="ZH">
    <w:name w:val="ZH"/>
    <w:rsid w:val="00C4363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43636"/>
    <w:pPr>
      <w:outlineLvl w:val="9"/>
    </w:pPr>
  </w:style>
  <w:style w:type="paragraph" w:styleId="23">
    <w:name w:val="List Number 2"/>
    <w:basedOn w:val="a3"/>
    <w:rsid w:val="00C43636"/>
    <w:pPr>
      <w:ind w:left="851"/>
    </w:pPr>
  </w:style>
  <w:style w:type="paragraph" w:styleId="a3">
    <w:name w:val="List Number"/>
    <w:basedOn w:val="a4"/>
    <w:rsid w:val="00C43636"/>
  </w:style>
  <w:style w:type="paragraph" w:styleId="a4">
    <w:name w:val="List"/>
    <w:basedOn w:val="a"/>
    <w:rsid w:val="00C43636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4363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43636"/>
    <w:rPr>
      <w:b/>
      <w:position w:val="6"/>
      <w:sz w:val="16"/>
    </w:rPr>
  </w:style>
  <w:style w:type="paragraph" w:styleId="a7">
    <w:name w:val="footnote text"/>
    <w:basedOn w:val="a"/>
    <w:semiHidden/>
    <w:rsid w:val="00C4363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43636"/>
    <w:rPr>
      <w:b/>
    </w:rPr>
  </w:style>
  <w:style w:type="paragraph" w:customStyle="1" w:styleId="TAC">
    <w:name w:val="TAC"/>
    <w:basedOn w:val="TAL"/>
    <w:rsid w:val="00C43636"/>
    <w:pPr>
      <w:jc w:val="center"/>
    </w:pPr>
  </w:style>
  <w:style w:type="paragraph" w:customStyle="1" w:styleId="TAL">
    <w:name w:val="TAL"/>
    <w:basedOn w:val="a"/>
    <w:rsid w:val="00C4363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C4363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C436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C43636"/>
    <w:pPr>
      <w:keepLines/>
      <w:ind w:left="1135" w:hanging="851"/>
    </w:pPr>
  </w:style>
  <w:style w:type="paragraph" w:styleId="90">
    <w:name w:val="toc 9"/>
    <w:basedOn w:val="80"/>
    <w:semiHidden/>
    <w:rsid w:val="00C43636"/>
    <w:pPr>
      <w:ind w:left="1418" w:hanging="1418"/>
    </w:pPr>
  </w:style>
  <w:style w:type="paragraph" w:customStyle="1" w:styleId="EX">
    <w:name w:val="EX"/>
    <w:basedOn w:val="a"/>
    <w:rsid w:val="00C43636"/>
    <w:pPr>
      <w:keepLines/>
      <w:ind w:left="1702" w:hanging="1418"/>
    </w:pPr>
  </w:style>
  <w:style w:type="paragraph" w:customStyle="1" w:styleId="FP">
    <w:name w:val="FP"/>
    <w:basedOn w:val="a"/>
    <w:rsid w:val="00C43636"/>
    <w:pPr>
      <w:spacing w:after="0"/>
    </w:pPr>
  </w:style>
  <w:style w:type="paragraph" w:customStyle="1" w:styleId="LD">
    <w:name w:val="LD"/>
    <w:rsid w:val="00C4363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43636"/>
    <w:pPr>
      <w:spacing w:after="0"/>
    </w:pPr>
  </w:style>
  <w:style w:type="paragraph" w:customStyle="1" w:styleId="EW">
    <w:name w:val="EW"/>
    <w:basedOn w:val="EX"/>
    <w:rsid w:val="00C43636"/>
    <w:pPr>
      <w:spacing w:after="0"/>
    </w:pPr>
  </w:style>
  <w:style w:type="paragraph" w:styleId="60">
    <w:name w:val="toc 6"/>
    <w:basedOn w:val="50"/>
    <w:next w:val="a"/>
    <w:semiHidden/>
    <w:rsid w:val="00C43636"/>
    <w:pPr>
      <w:ind w:left="1985" w:hanging="1985"/>
    </w:pPr>
  </w:style>
  <w:style w:type="paragraph" w:styleId="70">
    <w:name w:val="toc 7"/>
    <w:basedOn w:val="60"/>
    <w:next w:val="a"/>
    <w:semiHidden/>
    <w:rsid w:val="00C43636"/>
    <w:pPr>
      <w:ind w:left="2268" w:hanging="2268"/>
    </w:pPr>
  </w:style>
  <w:style w:type="paragraph" w:styleId="24">
    <w:name w:val="List Bullet 2"/>
    <w:basedOn w:val="a8"/>
    <w:rsid w:val="00C43636"/>
    <w:pPr>
      <w:ind w:left="851"/>
    </w:pPr>
  </w:style>
  <w:style w:type="paragraph" w:styleId="a8">
    <w:name w:val="List Bullet"/>
    <w:basedOn w:val="a4"/>
    <w:rsid w:val="00C43636"/>
  </w:style>
  <w:style w:type="paragraph" w:styleId="31">
    <w:name w:val="List Bullet 3"/>
    <w:basedOn w:val="24"/>
    <w:rsid w:val="00C43636"/>
    <w:pPr>
      <w:ind w:left="1135"/>
    </w:pPr>
  </w:style>
  <w:style w:type="paragraph" w:customStyle="1" w:styleId="EQ">
    <w:name w:val="EQ"/>
    <w:basedOn w:val="a"/>
    <w:next w:val="a"/>
    <w:rsid w:val="00C436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436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36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43636"/>
    <w:pPr>
      <w:jc w:val="right"/>
    </w:pPr>
  </w:style>
  <w:style w:type="paragraph" w:customStyle="1" w:styleId="TAN">
    <w:name w:val="TAN"/>
    <w:basedOn w:val="TAL"/>
    <w:rsid w:val="00C43636"/>
    <w:pPr>
      <w:ind w:left="851" w:hanging="851"/>
    </w:pPr>
  </w:style>
  <w:style w:type="paragraph" w:customStyle="1" w:styleId="ZA">
    <w:name w:val="ZA"/>
    <w:rsid w:val="00C436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4363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4363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4363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43636"/>
    <w:pPr>
      <w:framePr w:wrap="notBeside" w:y="16161"/>
    </w:pPr>
  </w:style>
  <w:style w:type="character" w:customStyle="1" w:styleId="ZGSM">
    <w:name w:val="ZGSM"/>
    <w:rsid w:val="00C43636"/>
  </w:style>
  <w:style w:type="paragraph" w:styleId="25">
    <w:name w:val="List 2"/>
    <w:basedOn w:val="a4"/>
    <w:rsid w:val="00C43636"/>
    <w:pPr>
      <w:ind w:left="851"/>
    </w:pPr>
  </w:style>
  <w:style w:type="paragraph" w:customStyle="1" w:styleId="ZG">
    <w:name w:val="ZG"/>
    <w:rsid w:val="00C4363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C43636"/>
    <w:pPr>
      <w:ind w:left="1135"/>
    </w:pPr>
  </w:style>
  <w:style w:type="paragraph" w:styleId="41">
    <w:name w:val="List 4"/>
    <w:basedOn w:val="32"/>
    <w:rsid w:val="00C43636"/>
    <w:pPr>
      <w:ind w:left="1418"/>
    </w:pPr>
  </w:style>
  <w:style w:type="paragraph" w:styleId="51">
    <w:name w:val="List 5"/>
    <w:basedOn w:val="41"/>
    <w:rsid w:val="00C43636"/>
    <w:pPr>
      <w:ind w:left="1702"/>
    </w:pPr>
  </w:style>
  <w:style w:type="paragraph" w:customStyle="1" w:styleId="EditorsNote">
    <w:name w:val="Editor's Note"/>
    <w:basedOn w:val="NO"/>
    <w:rsid w:val="00C43636"/>
    <w:rPr>
      <w:color w:val="FF0000"/>
    </w:rPr>
  </w:style>
  <w:style w:type="paragraph" w:styleId="42">
    <w:name w:val="List Bullet 4"/>
    <w:basedOn w:val="31"/>
    <w:rsid w:val="00C43636"/>
    <w:pPr>
      <w:ind w:left="1418"/>
    </w:pPr>
  </w:style>
  <w:style w:type="paragraph" w:styleId="52">
    <w:name w:val="List Bullet 5"/>
    <w:basedOn w:val="42"/>
    <w:rsid w:val="00C43636"/>
    <w:pPr>
      <w:ind w:left="1702"/>
    </w:pPr>
  </w:style>
  <w:style w:type="paragraph" w:customStyle="1" w:styleId="B1">
    <w:name w:val="B1"/>
    <w:basedOn w:val="a4"/>
    <w:link w:val="B1Char"/>
    <w:rsid w:val="00C43636"/>
  </w:style>
  <w:style w:type="paragraph" w:customStyle="1" w:styleId="B2">
    <w:name w:val="B2"/>
    <w:basedOn w:val="25"/>
    <w:rsid w:val="00C43636"/>
  </w:style>
  <w:style w:type="paragraph" w:customStyle="1" w:styleId="B3">
    <w:name w:val="B3"/>
    <w:basedOn w:val="32"/>
    <w:rsid w:val="00C43636"/>
  </w:style>
  <w:style w:type="paragraph" w:customStyle="1" w:styleId="B4">
    <w:name w:val="B4"/>
    <w:basedOn w:val="41"/>
    <w:rsid w:val="00C43636"/>
  </w:style>
  <w:style w:type="paragraph" w:customStyle="1" w:styleId="B5">
    <w:name w:val="B5"/>
    <w:basedOn w:val="51"/>
    <w:rsid w:val="00C43636"/>
  </w:style>
  <w:style w:type="paragraph" w:styleId="a9">
    <w:name w:val="footer"/>
    <w:basedOn w:val="a5"/>
    <w:rsid w:val="00C43636"/>
    <w:pPr>
      <w:jc w:val="center"/>
    </w:pPr>
    <w:rPr>
      <w:i/>
    </w:rPr>
  </w:style>
  <w:style w:type="paragraph" w:customStyle="1" w:styleId="ZTD">
    <w:name w:val="ZTD"/>
    <w:basedOn w:val="ZB"/>
    <w:rsid w:val="00C4363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4363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43636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43636"/>
    <w:rPr>
      <w:color w:val="0000FF"/>
      <w:u w:val="single"/>
    </w:rPr>
  </w:style>
  <w:style w:type="character" w:styleId="ab">
    <w:name w:val="annotation reference"/>
    <w:semiHidden/>
    <w:rsid w:val="00C43636"/>
    <w:rPr>
      <w:sz w:val="16"/>
    </w:rPr>
  </w:style>
  <w:style w:type="paragraph" w:styleId="ac">
    <w:name w:val="annotation text"/>
    <w:basedOn w:val="a"/>
    <w:link w:val="ad"/>
    <w:semiHidden/>
    <w:rsid w:val="00C43636"/>
  </w:style>
  <w:style w:type="character" w:customStyle="1" w:styleId="13">
    <w:name w:val="访问过的超链接1"/>
    <w:rsid w:val="00C43636"/>
    <w:rPr>
      <w:color w:val="800080"/>
      <w:u w:val="single"/>
    </w:rPr>
  </w:style>
  <w:style w:type="paragraph" w:styleId="ae">
    <w:name w:val="Balloon Text"/>
    <w:basedOn w:val="a"/>
    <w:semiHidden/>
    <w:rsid w:val="00C43636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4363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">
    <w:name w:val="msoins"/>
    <w:basedOn w:val="a0"/>
    <w:rsid w:val="00C43636"/>
  </w:style>
  <w:style w:type="paragraph" w:customStyle="1" w:styleId="Reference">
    <w:name w:val="Reference"/>
    <w:basedOn w:val="a"/>
    <w:rsid w:val="00C43636"/>
    <w:pPr>
      <w:tabs>
        <w:tab w:val="left" w:pos="851"/>
      </w:tabs>
      <w:ind w:left="851" w:hanging="851"/>
    </w:pPr>
  </w:style>
  <w:style w:type="character" w:customStyle="1" w:styleId="TFChar">
    <w:name w:val="TF Char"/>
    <w:link w:val="TF"/>
    <w:rsid w:val="000621F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621F7"/>
    <w:rPr>
      <w:rFonts w:ascii="Arial" w:hAnsi="Arial"/>
      <w:b/>
      <w:lang w:val="en-GB" w:eastAsia="en-US"/>
    </w:rPr>
  </w:style>
  <w:style w:type="paragraph" w:styleId="af">
    <w:name w:val="annotation subject"/>
    <w:basedOn w:val="ac"/>
    <w:next w:val="ac"/>
    <w:link w:val="af0"/>
    <w:rsid w:val="00C84B03"/>
    <w:rPr>
      <w:b/>
      <w:bCs/>
    </w:rPr>
  </w:style>
  <w:style w:type="character" w:customStyle="1" w:styleId="ad">
    <w:name w:val="批注文字字符"/>
    <w:link w:val="ac"/>
    <w:semiHidden/>
    <w:rsid w:val="00C84B03"/>
    <w:rPr>
      <w:rFonts w:ascii="Times New Roman" w:hAnsi="Times New Roman"/>
      <w:lang w:val="en-GB" w:eastAsia="en-US"/>
    </w:rPr>
  </w:style>
  <w:style w:type="character" w:customStyle="1" w:styleId="af0">
    <w:name w:val="批注主题字符"/>
    <w:link w:val="af"/>
    <w:rsid w:val="00C84B03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rsid w:val="004569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C3EAA"/>
    <w:rPr>
      <w:rFonts w:ascii="Times New Roman" w:hAnsi="Times New Roman"/>
      <w:lang w:val="en-GB" w:eastAsia="en-US"/>
    </w:rPr>
  </w:style>
  <w:style w:type="character" w:customStyle="1" w:styleId="10">
    <w:name w:val="标题 1字符"/>
    <w:link w:val="1"/>
    <w:rsid w:val="006F231C"/>
    <w:rPr>
      <w:rFonts w:ascii="Arial" w:hAnsi="Arial"/>
      <w:sz w:val="36"/>
      <w:lang w:val="en-GB" w:eastAsia="en-US"/>
    </w:rPr>
  </w:style>
  <w:style w:type="character" w:customStyle="1" w:styleId="20">
    <w:name w:val="标题 2字符"/>
    <w:aliases w:val="H2字符,h2字符,2nd level字符,†berschrift 2字符,õberschrift 2字符,UNDERRUBRIK 1-2字符"/>
    <w:link w:val="2"/>
    <w:rsid w:val="006F231C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BE1253"/>
    <w:pPr>
      <w:ind w:firstLineChars="200" w:firstLine="420"/>
    </w:pPr>
  </w:style>
  <w:style w:type="paragraph" w:styleId="af2">
    <w:name w:val="Document Map"/>
    <w:basedOn w:val="a"/>
    <w:link w:val="af3"/>
    <w:rsid w:val="00AC1928"/>
    <w:rPr>
      <w:rFonts w:ascii="宋体"/>
      <w:sz w:val="18"/>
      <w:szCs w:val="18"/>
    </w:rPr>
  </w:style>
  <w:style w:type="character" w:customStyle="1" w:styleId="af3">
    <w:name w:val="文档结构图字符"/>
    <w:basedOn w:val="a0"/>
    <w:link w:val="af2"/>
    <w:rsid w:val="00AC1928"/>
    <w:rPr>
      <w:rFonts w:ascii="宋体" w:hAnsi="Times New Roman"/>
      <w:sz w:val="18"/>
      <w:szCs w:val="18"/>
      <w:lang w:val="en-GB" w:eastAsia="en-US"/>
    </w:rPr>
  </w:style>
  <w:style w:type="character" w:customStyle="1" w:styleId="NOZchn">
    <w:name w:val="NO Zchn"/>
    <w:rsid w:val="00DE5A75"/>
    <w:rPr>
      <w:lang w:eastAsia="en-US"/>
    </w:rPr>
  </w:style>
  <w:style w:type="table" w:styleId="af4">
    <w:name w:val="Table Grid"/>
    <w:basedOn w:val="a1"/>
    <w:rsid w:val="00C456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semiHidden/>
    <w:rsid w:val="006069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0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33295-1E80-1543-8458-1ED3AFB18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27</TotalTime>
  <Pages>3</Pages>
  <Words>1168</Words>
  <Characters>6662</Characters>
  <Application>Microsoft Macintosh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13</vt:i4>
      </vt:variant>
    </vt:vector>
  </HeadingPairs>
  <TitlesOfParts>
    <vt:vector size="14" baseType="lpstr">
      <vt:lpstr>3GPP Contribution</vt:lpstr>
      <vt:lpstr>3GPP TSG SA WG3 (Security) Meeting #9192	S3-18xxxx</vt:lpstr>
      <vt:lpstr>20-24 August 2018, Dalian (China)Belgrade (RS), 16 April - 20 April 2018	revisio</vt:lpstr>
      <vt:lpstr/>
      <vt:lpstr>Source:	China Mobile</vt:lpstr>
      <vt:lpstr>Title:	Discussion about SECAM and SCAS for 3GPP Network Function Virtualisation </vt:lpstr>
      <vt:lpstr>Document for:	Discussion</vt:lpstr>
      <vt:lpstr>1	Decision/action requested</vt:lpstr>
      <vt:lpstr>2	Reference</vt:lpstr>
      <vt:lpstr>3 Rationale</vt:lpstr>
      <vt:lpstr>    3.1	Introduction</vt:lpstr>
      <vt:lpstr>    3.2	 SECAM and SCAS analysis for 3GPP NFV Products </vt:lpstr>
      <vt:lpstr>4	Way forward of 3GPP NFV product’ss’ SECAM and SCAS</vt:lpstr>
      <vt:lpstr>5	Detailed proposal</vt:lpstr>
    </vt:vector>
  </TitlesOfParts>
  <Company>3GPP Support Team</Company>
  <LinksUpToDate>false</LinksUpToDate>
  <CharactersWithSpaces>7815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pankai</dc:creator>
  <cp:lastModifiedBy>Minpeng Qi</cp:lastModifiedBy>
  <cp:revision>12</cp:revision>
  <cp:lastPrinted>1899-12-31T16:00:00Z</cp:lastPrinted>
  <dcterms:created xsi:type="dcterms:W3CDTF">2018-07-20T03:10:00Z</dcterms:created>
  <dcterms:modified xsi:type="dcterms:W3CDTF">2018-08-13T11:03:00Z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(3)7VQDbSxFCRoRoKZhfkihOvu66/RjSwkPxEBkOZE7Qlaz7wDD0V58cL/YCbxBelmIiWLVLZSz_x000d_
4krFb3ogWI3uJ1byQq8u70at+jX0iaxq1ktuunh9Zw/PqdoowghHJkTmpz2ijwfl1hkM/Tcf_x000d_
z5RQRKgbmx7oco4A0rUt43WM3C28XuSLGoQC7T4hIDWpa1jqOIQ0IjyhSiBgazPWz8oxekf5_x000d_
7Am2n0YrruQzZ5NgRC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W1n8XLGhozdg3X0HAZrmNbob+NN+lfYpx4Jh+hys8VKsDFMeoErvCg_x000d_
uGKVHcFYSO4DybDaqY2SqZmPUxBcsL11+Iv7TqYQySoA13NuQ3AhApPJYWJr5u2gUY/MiX5l_x000d_
zlFxb3VPCC916MNjr3X+Upw0BaO4E9LLcnpPk74ukttYsrMrE5FAaIlU5gEGOeMkCBg+437t_x000d_
PoIb9+QlvKHESr823+pfaOlvkaY/NY8Otdsa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Nw==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1516004480</vt:lpwstr>
  </property>
</Properties>
</file>